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735195" cy="374015"/>
                                        <wp:effectExtent l="0" t="0" r="8255" b="6985"/>
                                        <wp:docPr id="445" name="그림 44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encil.jpg"/>
                                                <pic:cNvPicPr/>
                                              </pic:nvPicPr>
                                              <pic:blipFill>
                                                <a:blip r:embed="rId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3740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left:0;text-align:left;margin-left:-5.45pt;margin-top:.2pt;width:387.75pt;height:25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CGuvAIAABo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735195" cy="374015"/>
                                  <wp:effectExtent l="0" t="0" r="8255" b="6985"/>
                                  <wp:docPr id="445" name="그림 4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encil.jpg"/>
                                          <pic:cNvPicPr/>
                                        </pic:nvPicPr>
                                        <pic:blipFill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3740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04820" cy="3178810"/>
                                        <wp:effectExtent l="0" t="0" r="5080" b="2540"/>
                                        <wp:docPr id="446" name="그림 44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aintbrush.jpg"/>
                                                <pic:cNvPicPr/>
                                              </pic:nvPicPr>
                                              <pic:blipFill>
                                                <a:blip r:embed="rId1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0482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" o:spid="_x0000_s1027" type="#_x0000_t202" style="position:absolute;left:0;text-align:left;margin-left:10.25pt;margin-top:.45pt;width:387.75pt;height:25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OmA2T6LAgAAQQ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04820" cy="3178810"/>
                                  <wp:effectExtent l="0" t="0" r="5080" b="2540"/>
                                  <wp:docPr id="446" name="그림 4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aintbrush.jpg"/>
                                          <pic:cNvPicPr/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0482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886712" cy="1603248"/>
                                        <wp:effectExtent l="0" t="0" r="0" b="0"/>
                                        <wp:docPr id="447" name="그림 44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Glue.jpg"/>
                                                <pic:cNvPicPr/>
                                              </pic:nvPicPr>
                                              <pic:blipFill>
                                                <a:blip r:embed="rId1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86712" cy="160324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" o:spid="_x0000_s1028" type="#_x0000_t202" style="position:absolute;left:0;text-align:left;margin-left:-5.6pt;margin-top:5.55pt;width:387.75pt;height:25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CgFMy8wAIAACE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886712" cy="1603248"/>
                                  <wp:effectExtent l="0" t="0" r="0" b="0"/>
                                  <wp:docPr id="447" name="그림 4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Glue.jpg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6712" cy="16032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033905" cy="3178810"/>
                                        <wp:effectExtent l="0" t="0" r="4445" b="2540"/>
                                        <wp:docPr id="448" name="그림 44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cissors.jpg"/>
                                                <pic:cNvPicPr/>
                                              </pic:nvPicPr>
                                              <pic:blipFill>
                                                <a:blip r:embed="rId1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3390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" o:spid="_x0000_s1029" type="#_x0000_t202" style="position:absolute;left:0;text-align:left;margin-left:10.1pt;margin-top:6.8pt;width:387.75pt;height:25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033905" cy="3178810"/>
                                  <wp:effectExtent l="0" t="0" r="4445" b="2540"/>
                                  <wp:docPr id="448" name="그림 4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issors.jp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3390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PAINTBRUSH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30" type="#_x0000_t202" style="position:absolute;left:0;text-align:left;margin-left:-5.45pt;margin-top:.2pt;width:387.75pt;height:25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LymP27AAgAAIQ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PAINTBRUSH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PENCIL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31" type="#_x0000_t202" style="position:absolute;left:0;text-align:left;margin-left:10.25pt;margin-top:.45pt;width:387.75pt;height:25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Dsa1KaLAgAAQQ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PENCIL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SCISSORS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" o:spid="_x0000_s1032" type="#_x0000_t202" style="position:absolute;left:0;text-align:left;margin-left:-5.6pt;margin-top:5.55pt;width:387.75pt;height:25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irY4GcECAAAh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SCISSORS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GLUE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" o:spid="_x0000_s1033" type="#_x0000_t202" style="position:absolute;left:0;text-align:left;margin-left:10.1pt;margin-top:6.8pt;width:387.75pt;height:25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qqXwAIAACE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GLUE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2C790FB" wp14:editId="0D11B15F">
                      <wp:simplePos x="0" y="0"/>
                      <wp:positionH relativeFrom="column">
                        <wp:posOffset>-23495</wp:posOffset>
                      </wp:positionH>
                      <wp:positionV relativeFrom="paragraph">
                        <wp:posOffset>17145</wp:posOffset>
                      </wp:positionV>
                      <wp:extent cx="4876800" cy="3286125"/>
                      <wp:effectExtent l="76200" t="76200" r="95250" b="104775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76800" cy="3286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noProof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571750" cy="2571750"/>
                                        <wp:effectExtent l="0" t="0" r="0" b="0"/>
                                        <wp:docPr id="450" name="그림 450" descr="https://lh3.googleusercontent.com/wyGsLIdW_pgVm-f_Zb_tpW9GfukFGnFMJG4afj0UCibISg870zwgTW-PWYyKFaUfrM_UpUU=s8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 descr="https://lh3.googleusercontent.com/wyGsLIdW_pgVm-f_Zb_tpW9GfukFGnFMJG4afj0UCibISg870zwgTW-PWYyKFaUfrM_UpUU=s8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571750" cy="25717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" o:spid="_x0000_s1034" type="#_x0000_t202" style="position:absolute;left:0;text-align:left;margin-left:-1.85pt;margin-top:1.35pt;width:384pt;height:258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noProof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571750" cy="2571750"/>
                                  <wp:effectExtent l="0" t="0" r="0" b="0"/>
                                  <wp:docPr id="450" name="그림 450" descr="https://lh3.googleusercontent.com/wyGsLIdW_pgVm-f_Zb_tpW9GfukFGnFMJG4afj0UCibISg870zwgTW-PWYyKFaUfrM_UpUU=s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https://lh3.googleusercontent.com/wyGsLIdW_pgVm-f_Zb_tpW9GfukFGnFMJG4afj0UCibISg870zwgTW-PWYyKFaUfrM_UpUU=s8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71750" cy="25717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22525" cy="3178810"/>
                                        <wp:effectExtent l="0" t="0" r="0" b="2540"/>
                                        <wp:docPr id="451" name="그림 45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2P2_happy.jpg"/>
                                                <pic:cNvPicPr/>
                                              </pic:nvPicPr>
                                              <pic:blipFill>
                                                <a:blip r:embed="rId1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225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" o:spid="_x0000_s1035" type="#_x0000_t202" style="position:absolute;left:0;text-align:left;margin-left:10.25pt;margin-top:.45pt;width:387.75pt;height:25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Ecyjh6LAgAAQw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22525" cy="3178810"/>
                                  <wp:effectExtent l="0" t="0" r="0" b="2540"/>
                                  <wp:docPr id="451" name="그림 4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2P2_happy.jpg"/>
                                          <pic:cNvPicPr/>
                                        </pic:nvPicPr>
                                        <pic:blipFill>
                                          <a:blip r:embed="rId1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225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743200" cy="2798064"/>
                                        <wp:effectExtent l="0" t="0" r="0" b="2540"/>
                                        <wp:docPr id="452" name="그림 45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2P2_excited.jpg"/>
                                                <pic:cNvPicPr/>
                                              </pic:nvPicPr>
                                              <pic:blipFill>
                                                <a:blip r:embed="rId2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43200" cy="279806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" o:spid="_x0000_s1036" type="#_x0000_t202" style="position:absolute;left:0;text-align:left;margin-left:-5.6pt;margin-top:5.55pt;width:387.75pt;height:25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743200" cy="2798064"/>
                                  <wp:effectExtent l="0" t="0" r="0" b="2540"/>
                                  <wp:docPr id="452" name="그림 4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2P2_excited.jpg"/>
                                          <pic:cNvPicPr/>
                                        </pic:nvPicPr>
                                        <pic:blipFill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3200" cy="27980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821180" cy="3178810"/>
                                        <wp:effectExtent l="0" t="0" r="7620" b="2540"/>
                                        <wp:docPr id="453" name="그림 45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2P2_surprised.jpg"/>
                                                <pic:cNvPicPr/>
                                              </pic:nvPicPr>
                                              <pic:blipFill>
                                                <a:blip r:embed="rId2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2118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" o:spid="_x0000_s1037" type="#_x0000_t202" style="position:absolute;left:0;text-align:left;margin-left:10.1pt;margin-top:6.8pt;width:387.75pt;height:25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ZRejCs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821180" cy="3178810"/>
                                  <wp:effectExtent l="0" t="0" r="7620" b="2540"/>
                                  <wp:docPr id="453" name="그림 4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2P2_surprised.jpg"/>
                                          <pic:cNvPicPr/>
                                        </pic:nvPicPr>
                                        <pic:blipFill>
                                          <a:blip r:embed="rId2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2118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HAPPY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3" o:spid="_x0000_s1038" type="#_x0000_t202" style="position:absolute;left:0;text-align:left;margin-left:-5.45pt;margin-top:.2pt;width:387.75pt;height:25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Mpqye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HAPPY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CRAYON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" o:spid="_x0000_s1039" type="#_x0000_t202" style="position:absolute;left:0;text-align:left;margin-left:10.25pt;margin-top:.45pt;width:387.75pt;height:25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N8C9B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CRAYON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SURPRISED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" o:spid="_x0000_s1040" type="#_x0000_t202" style="position:absolute;left:0;text-align:left;margin-left:-5.6pt;margin-top:5.55pt;width:387.75pt;height:25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LDFxZ8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SURPRISED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EXCITED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" o:spid="_x0000_s1041" type="#_x0000_t202" style="position:absolute;left:0;text-align:left;margin-left:10.1pt;margin-top:6.8pt;width:387.75pt;height:25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E4n8aj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EXCITED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37130" cy="3178810"/>
                                        <wp:effectExtent l="0" t="0" r="1270" b="2540"/>
                                        <wp:docPr id="454" name="그림 45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2P2_angry.jpg"/>
                                                <pic:cNvPicPr/>
                                              </pic:nvPicPr>
                                              <pic:blipFill>
                                                <a:blip r:embed="rId2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371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7" o:spid="_x0000_s1042" type="#_x0000_t202" style="position:absolute;left:0;text-align:left;margin-left:-5.45pt;margin-top:.2pt;width:387.75pt;height:25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Garg2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37130" cy="3178810"/>
                                  <wp:effectExtent l="0" t="0" r="1270" b="2540"/>
                                  <wp:docPr id="454" name="그림 4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2P2_angry.jpg"/>
                                          <pic:cNvPicPr/>
                                        </pic:nvPicPr>
                                        <pic:blipFill>
                                          <a:blip r:embed="rId2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71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22525" cy="3178810"/>
                                        <wp:effectExtent l="0" t="0" r="0" b="2540"/>
                                        <wp:docPr id="455" name="그림 45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2P2_sad.jpg"/>
                                                <pic:cNvPicPr/>
                                              </pic:nvPicPr>
                                              <pic:blipFill>
                                                <a:blip r:embed="rId2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225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" o:spid="_x0000_s1043" type="#_x0000_t202" style="position:absolute;left:0;text-align:left;margin-left:10.25pt;margin-top:.45pt;width:387.75pt;height:25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CF//F2LAgAARA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22525" cy="3178810"/>
                                  <wp:effectExtent l="0" t="0" r="0" b="2540"/>
                                  <wp:docPr id="455" name="그림 4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2P2_sad.jpg"/>
                                          <pic:cNvPicPr/>
                                        </pic:nvPicPr>
                                        <pic:blipFill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225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114800" cy="2023872"/>
                                        <wp:effectExtent l="0" t="0" r="0" b="0"/>
                                        <wp:docPr id="456" name="그림 45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569026381.jpg"/>
                                                <pic:cNvPicPr/>
                                              </pic:nvPicPr>
                                              <pic:blipFill>
                                                <a:blip r:embed="rId2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114800" cy="202387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" o:spid="_x0000_s1044" type="#_x0000_t202" style="position:absolute;left:0;text-align:left;margin-left:-5.6pt;margin-top:5.55pt;width:387.75pt;height:25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BBn9lr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114800" cy="2023872"/>
                                  <wp:effectExtent l="0" t="0" r="0" b="0"/>
                                  <wp:docPr id="456" name="그림 4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569026381.jpg"/>
                                          <pic:cNvPicPr/>
                                        </pic:nvPicPr>
                                        <pic:blipFill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14800" cy="20238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600123" cy="2157984"/>
                                        <wp:effectExtent l="0" t="0" r="635" b="0"/>
                                        <wp:docPr id="457" name="그림 45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3P2_sandwich.jpg"/>
                                                <pic:cNvPicPr/>
                                              </pic:nvPicPr>
                                              <pic:blipFill>
                                                <a:blip r:embed="rId3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00123" cy="215798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" o:spid="_x0000_s1045" type="#_x0000_t202" style="position:absolute;left:0;text-align:left;margin-left:10.1pt;margin-top:6.8pt;width:387.75pt;height:25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anP4D8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600123" cy="2157984"/>
                                  <wp:effectExtent l="0" t="0" r="635" b="0"/>
                                  <wp:docPr id="457" name="그림 4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3P2_sandwich.jpg"/>
                                          <pic:cNvPicPr/>
                                        </pic:nvPicPr>
                                        <pic:blipFill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00123" cy="21579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SAD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1" o:spid="_x0000_s1046" type="#_x0000_t202" style="position:absolute;left:0;text-align:left;margin-left:-5.45pt;margin-top:.2pt;width:387.75pt;height:25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GP+K7j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SAD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ANGRY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" o:spid="_x0000_s1047" type="#_x0000_t202" style="position:absolute;left:0;text-align:left;margin-left:10.25pt;margin-top:.45pt;width:387.75pt;height:25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OR+Km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ANGRY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SANDWICH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" o:spid="_x0000_s1048" type="#_x0000_t202" style="position:absolute;left:0;text-align:left;margin-left:-5.6pt;margin-top:5.55pt;width:387.75pt;height:25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boE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FZlugT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SANDWICH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BREAD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" o:spid="_x0000_s1049" type="#_x0000_t202" style="position:absolute;left:0;text-align:left;margin-left:10.1pt;margin-top:6.8pt;width:387.75pt;height:25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toz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TC2jP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BREAD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600123" cy="2157984"/>
                                        <wp:effectExtent l="0" t="0" r="635" b="0"/>
                                        <wp:docPr id="458" name="그림 45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3P2_burger.jpg"/>
                                                <pic:cNvPicPr/>
                                              </pic:nvPicPr>
                                              <pic:blipFill>
                                                <a:blip r:embed="rId3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00123" cy="215798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5" o:spid="_x0000_s1050" type="#_x0000_t202" style="position:absolute;left:0;text-align:left;margin-left:-5.45pt;margin-top:.2pt;width:387.75pt;height:258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nkawA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EjOeRr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600123" cy="2157984"/>
                                  <wp:effectExtent l="0" t="0" r="635" b="0"/>
                                  <wp:docPr id="458" name="그림 4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3P2_burger.jpg"/>
                                          <pic:cNvPicPr/>
                                        </pic:nvPicPr>
                                        <pic:blipFill>
                                          <a:blip r:embed="rId3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00123" cy="21579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645920" cy="1596281"/>
                                        <wp:effectExtent l="0" t="0" r="0" b="4445"/>
                                        <wp:docPr id="459" name="그림 45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3P2_rice.jpg"/>
                                                <pic:cNvPicPr/>
                                              </pic:nvPicPr>
                                              <pic:blipFill>
                                                <a:blip r:embed="rId3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45920" cy="159628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" o:spid="_x0000_s1051" type="#_x0000_t202" style="position:absolute;left:0;text-align:left;margin-left:10.25pt;margin-top:.45pt;width:387.75pt;height:25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OMOPwY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645920" cy="1596281"/>
                                  <wp:effectExtent l="0" t="0" r="0" b="4445"/>
                                  <wp:docPr id="459" name="그림 4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3P2_rice.jpg"/>
                                          <pic:cNvPicPr/>
                                        </pic:nvPicPr>
                                        <pic:blipFill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45920" cy="15962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735195" cy="2900045"/>
                                        <wp:effectExtent l="0" t="0" r="8255" b="0"/>
                                        <wp:docPr id="460" name="그림 46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364151161.jpg"/>
                                                <pic:cNvPicPr/>
                                              </pic:nvPicPr>
                                              <pic:blipFill>
                                                <a:blip r:embed="rId3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9000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" o:spid="_x0000_s1052" type="#_x0000_t202" style="position:absolute;left:0;text-align:left;margin-left:-5.6pt;margin-top:5.55pt;width:387.75pt;height:25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H1V6Kb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735195" cy="2900045"/>
                                  <wp:effectExtent l="0" t="0" r="8255" b="0"/>
                                  <wp:docPr id="460" name="그림 4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364151161.jpg"/>
                                          <pic:cNvPicPr/>
                                        </pic:nvPicPr>
                                        <pic:blipFill>
                                          <a:blip r:embed="rId3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9000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32304" cy="2554224"/>
                                        <wp:effectExtent l="0" t="0" r="6350" b="0"/>
                                        <wp:docPr id="461" name="그림 46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4P2_arm.jpg"/>
                                                <pic:cNvPicPr/>
                                              </pic:nvPicPr>
                                              <pic:blipFill>
                                                <a:blip r:embed="rId3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32304" cy="25542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" o:spid="_x0000_s1053" type="#_x0000_t202" style="position:absolute;left:0;text-align:left;margin-left:10.1pt;margin-top:6.8pt;width:387.75pt;height:25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zi7wg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6XOLv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32304" cy="2554224"/>
                                  <wp:effectExtent l="0" t="0" r="6350" b="0"/>
                                  <wp:docPr id="461" name="그림 4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4P2_arm.jpg"/>
                                          <pic:cNvPicPr/>
                                        </pic:nvPicPr>
                                        <pic:blipFill>
                                          <a:blip r:embed="rId3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2304" cy="25542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RICE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9" o:spid="_x0000_s1054" type="#_x0000_t202" style="position:absolute;left:0;text-align:left;margin-left:-5.45pt;margin-top:.2pt;width:387.75pt;height:25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dJj+J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RICE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BURGER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" o:spid="_x0000_s1055" type="#_x0000_t202" style="position:absolute;left:0;text-align:left;margin-left:10.25pt;margin-top:.45pt;width:387.75pt;height:25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XHXjAIAAEQ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e1XHX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BURGER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ARM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" o:spid="_x0000_s1056" type="#_x0000_t202" style="position:absolute;left:0;text-align:left;margin-left:-5.6pt;margin-top:5.55pt;width:387.75pt;height:25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C/VCyT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ARM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PASTA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" o:spid="_x0000_s1057" type="#_x0000_t202" style="position:absolute;left:0;text-align:left;margin-left:10.1pt;margin-top:6.8pt;width:387.75pt;height:25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3UKsXM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PASTA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32304" cy="2554224"/>
                                        <wp:effectExtent l="0" t="0" r="6350" b="0"/>
                                        <wp:docPr id="462" name="그림 46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4P2_hand.jpg"/>
                                                <pic:cNvPicPr/>
                                              </pic:nvPicPr>
                                              <pic:blipFill>
                                                <a:blip r:embed="rId4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32304" cy="25542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3" o:spid="_x0000_s1058" type="#_x0000_t202" style="position:absolute;left:0;text-align:left;margin-left:-5.45pt;margin-top:.2pt;width:387.75pt;height:25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is+9L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32304" cy="2554224"/>
                                  <wp:effectExtent l="0" t="0" r="6350" b="0"/>
                                  <wp:docPr id="462" name="그림 4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4P2_hand.jpg"/>
                                          <pic:cNvPicPr/>
                                        </pic:nvPicPr>
                                        <pic:blipFill>
                                          <a:blip r:embed="rId4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2304" cy="25542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32304" cy="2554224"/>
                                        <wp:effectExtent l="0" t="0" r="6350" b="0"/>
                                        <wp:docPr id="463" name="그림 46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4P2_leg.jpg"/>
                                                <pic:cNvPicPr/>
                                              </pic:nvPicPr>
                                              <pic:blipFill>
                                                <a:blip r:embed="rId4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32304" cy="25542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" o:spid="_x0000_s1059" type="#_x0000_t202" style="position:absolute;left:0;text-align:left;margin-left:10.25pt;margin-top:.45pt;width:387.75pt;height:25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xfwjQIAAEQFAAAOAAAAZHJzL2Uyb0RvYy54bWysVF1P2zAUfZ+0/2D5fSRtQ4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a68X8I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32304" cy="2554224"/>
                                  <wp:effectExtent l="0" t="0" r="6350" b="0"/>
                                  <wp:docPr id="463" name="그림 4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4P2_leg.jpg"/>
                                          <pic:cNvPicPr/>
                                        </pic:nvPicPr>
                                        <pic:blipFill>
                                          <a:blip r:embed="rId4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2304" cy="25542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16275" cy="3178810"/>
                                        <wp:effectExtent l="0" t="0" r="3175" b="2540"/>
                                        <wp:docPr id="464" name="그림 46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466204592.jpg"/>
                                                <pic:cNvPicPr/>
                                              </pic:nvPicPr>
                                              <pic:blipFill>
                                                <a:blip r:embed="rId4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1627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" o:spid="_x0000_s1060" type="#_x0000_t202" style="position:absolute;left:0;text-align:left;margin-left:-5.6pt;margin-top:5.55pt;width:387.75pt;height:25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H4x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lGR+Mc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16275" cy="3178810"/>
                                  <wp:effectExtent l="0" t="0" r="3175" b="2540"/>
                                  <wp:docPr id="464" name="그림 4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466204592.jpg"/>
                                          <pic:cNvPicPr/>
                                        </pic:nvPicPr>
                                        <pic:blipFill>
                                          <a:blip r:embed="rId4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1627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983230" cy="3178810"/>
                                        <wp:effectExtent l="0" t="0" r="7620" b="2540"/>
                                        <wp:docPr id="465" name="그림 4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278011215.jpg"/>
                                                <pic:cNvPicPr/>
                                              </pic:nvPicPr>
                                              <pic:blipFill>
                                                <a:blip r:embed="rId4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832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" o:spid="_x0000_s1061" type="#_x0000_t202" style="position:absolute;left:0;text-align:left;margin-left:10.1pt;margin-top:6.8pt;width:387.75pt;height:258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PZy/v7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983230" cy="3178810"/>
                                  <wp:effectExtent l="0" t="0" r="7620" b="2540"/>
                                  <wp:docPr id="465" name="그림 4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278011215.jpg"/>
                                          <pic:cNvPicPr/>
                                        </pic:nvPicPr>
                                        <pic:blipFill>
                                          <a:blip r:embed="rId4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832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LEG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" o:spid="_x0000_s1062" type="#_x0000_t202" style="position:absolute;left:0;text-align:left;margin-left:-5.45pt;margin-top:.2pt;width:387.75pt;height:258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of/vj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LEG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HAND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" o:spid="_x0000_s1063" type="#_x0000_t202" style="position:absolute;left:0;text-align:left;margin-left:10.25pt;margin-top:.45pt;width:387.75pt;height:25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HIMTs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HAND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TOE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" o:spid="_x0000_s1064" type="#_x0000_t202" style="position:absolute;left:0;text-align:left;margin-left:-5.6pt;margin-top:5.55pt;width:387.75pt;height:25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Kgy+Qz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TOE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FOOT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" o:spid="_x0000_s1065" type="#_x0000_t202" style="position:absolute;left:0;text-align:left;margin-left:10.1pt;margin-top:6.8pt;width:387.75pt;height:25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73Vuks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FOOT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499783" cy="2543175"/>
                                        <wp:effectExtent l="0" t="0" r="5715" b="0"/>
                                        <wp:docPr id="466" name="그림 4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5P2_lake.jpg"/>
                                                <pic:cNvPicPr/>
                                              </pic:nvPicPr>
                                              <pic:blipFill>
                                                <a:blip r:embed="rId4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507828" cy="254902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1" o:spid="_x0000_s1066" type="#_x0000_t202" style="position:absolute;left:0;text-align:left;margin-left:-5.45pt;margin-top:.2pt;width:387.75pt;height:258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KsAOkL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499783" cy="2543175"/>
                                  <wp:effectExtent l="0" t="0" r="5715" b="0"/>
                                  <wp:docPr id="466" name="그림 4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5P2_lake.jpg"/>
                                          <pic:cNvPicPr/>
                                        </pic:nvPicPr>
                                        <pic:blipFill>
                                          <a:blip r:embed="rId4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07828" cy="25490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591538" cy="2609850"/>
                                        <wp:effectExtent l="0" t="0" r="9525" b="0"/>
                                        <wp:docPr id="467" name="그림 4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5P2_mountain.jpg"/>
                                                <pic:cNvPicPr/>
                                              </pic:nvPicPr>
                                              <pic:blipFill>
                                                <a:blip r:embed="rId5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05648" cy="262010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" o:spid="_x0000_s1067" type="#_x0000_t202" style="position:absolute;left:0;text-align:left;margin-left:10.25pt;margin-top:.45pt;width:387.75pt;height:25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Aloduu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591538" cy="2609850"/>
                                  <wp:effectExtent l="0" t="0" r="9525" b="0"/>
                                  <wp:docPr id="467" name="그림 4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5P2_mountain.jpg"/>
                                          <pic:cNvPicPr/>
                                        </pic:nvPicPr>
                                        <pic:blipFill>
                                          <a:blip r:embed="rId5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05648" cy="26201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552214" cy="2581275"/>
                                        <wp:effectExtent l="0" t="0" r="0" b="0"/>
                                        <wp:docPr id="468" name="그림 4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5P2_tree.jpg"/>
                                                <pic:cNvPicPr/>
                                              </pic:nvPicPr>
                                              <pic:blipFill>
                                                <a:blip r:embed="rId5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566328" cy="259153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" o:spid="_x0000_s1068" type="#_x0000_t202" style="position:absolute;left:0;text-align:left;margin-left:-5.6pt;margin-top:5.55pt;width:387.75pt;height:25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6v+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J6bq/7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552214" cy="2581275"/>
                                  <wp:effectExtent l="0" t="0" r="0" b="0"/>
                                  <wp:docPr id="468" name="그림 4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5P2_tree.jpg"/>
                                          <pic:cNvPicPr/>
                                        </pic:nvPicPr>
                                        <pic:blipFill>
                                          <a:blip r:embed="rId5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66328" cy="25915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419475" cy="2484818"/>
                                        <wp:effectExtent l="0" t="0" r="0" b="0"/>
                                        <wp:docPr id="469" name="그림 4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5P2_river.jpg"/>
                                                <pic:cNvPicPr/>
                                              </pic:nvPicPr>
                                              <pic:blipFill>
                                                <a:blip r:embed="rId5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34523" cy="249575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4" o:spid="_x0000_s1069" type="#_x0000_t202" style="position:absolute;left:0;text-align:left;margin-left:10.1pt;margin-top:6.8pt;width:387.75pt;height:25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Ew8y8n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419475" cy="2484818"/>
                                  <wp:effectExtent l="0" t="0" r="0" b="0"/>
                                  <wp:docPr id="469" name="그림 4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5P2_river.jpg"/>
                                          <pic:cNvPicPr/>
                                        </pic:nvPicPr>
                                        <pic:blipFill>
                                          <a:blip r:embed="rId5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34523" cy="24957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MOUNTAIN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5" o:spid="_x0000_s1070" type="#_x0000_t202" style="position:absolute;left:0;text-align:left;margin-left:-5.45pt;margin-top:.2pt;width:387.75pt;height:258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GjgwQ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AMGjg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MOUNTAIN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LAKE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6" o:spid="_x0000_s1071" type="#_x0000_t202" style="position:absolute;left:0;text-align:left;margin-left:10.25pt;margin-top:.45pt;width:387.75pt;height:25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bbJ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TJbbJ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LAKE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7D0D63">
            <w:pPr>
              <w:rPr>
                <w:lang w:eastAsia="ko-KR"/>
              </w:rPr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RIVER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7" o:spid="_x0000_s1072" type="#_x0000_t202" style="position:absolute;margin-left:-5.6pt;margin-top:5.55pt;width:387.75pt;height:25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LWr+Vz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RIVER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8" name="Text Box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TREE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8" o:spid="_x0000_s1073" type="#_x0000_t202" style="position:absolute;left:0;text-align:left;margin-left:10.1pt;margin-top:6.8pt;width:387.75pt;height:25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SlB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RmkpQc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TREE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457575" cy="2512505"/>
                                        <wp:effectExtent l="0" t="0" r="0" b="2540"/>
                                        <wp:docPr id="470" name="그림 4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5P2_hill.jpg"/>
                                                <pic:cNvPicPr/>
                                              </pic:nvPicPr>
                                              <pic:blipFill>
                                                <a:blip r:embed="rId5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65523" cy="25182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9" o:spid="_x0000_s1074" type="#_x0000_t202" style="position:absolute;left:0;text-align:left;margin-left:-5.45pt;margin-top:.2pt;width:387.75pt;height:258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vGbv3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457575" cy="2512505"/>
                                  <wp:effectExtent l="0" t="0" r="0" b="2540"/>
                                  <wp:docPr id="470" name="그림 4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5P2_hill.jpg"/>
                                          <pic:cNvPicPr/>
                                        </pic:nvPicPr>
                                        <pic:blipFill>
                                          <a:blip r:embed="rId5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65523" cy="25182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0" name="Text Box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8000" cy="3139440"/>
                                        <wp:effectExtent l="0" t="0" r="0" b="3810"/>
                                        <wp:docPr id="471" name="그림 47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6P2_horse.jpg"/>
                                                <pic:cNvPicPr/>
                                              </pic:nvPicPr>
                                              <pic:blipFill>
                                                <a:blip r:embed="rId5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8000" cy="31394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0" o:spid="_x0000_s1075" type="#_x0000_t202" style="position:absolute;left:0;text-align:left;margin-left:10.25pt;margin-top:.45pt;width:387.75pt;height:25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8000" cy="3139440"/>
                                  <wp:effectExtent l="0" t="0" r="0" b="3810"/>
                                  <wp:docPr id="471" name="그림 4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6P2_horse.jpg"/>
                                          <pic:cNvPicPr/>
                                        </pic:nvPicPr>
                                        <pic:blipFill>
                                          <a:blip r:embed="rId5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0" cy="3139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8000" cy="3139440"/>
                                        <wp:effectExtent l="0" t="0" r="0" b="3810"/>
                                        <wp:docPr id="472" name="그림 47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6P2_donkey.jpg"/>
                                                <pic:cNvPicPr/>
                                              </pic:nvPicPr>
                                              <pic:blipFill>
                                                <a:blip r:embed="rId6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8000" cy="31394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1" o:spid="_x0000_s1076" type="#_x0000_t202" style="position:absolute;left:0;text-align:left;margin-left:-5.6pt;margin-top:5.55pt;width:387.75pt;height:25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B3qj1p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8000" cy="3139440"/>
                                  <wp:effectExtent l="0" t="0" r="0" b="3810"/>
                                  <wp:docPr id="472" name="그림 4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6P2_donkey.jpg"/>
                                          <pic:cNvPicPr/>
                                        </pic:nvPicPr>
                                        <pic:blipFill>
                                          <a:blip r:embed="rId6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0" cy="3139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295144" cy="2313432"/>
                                        <wp:effectExtent l="0" t="0" r="0" b="0"/>
                                        <wp:docPr id="473" name="그림 47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6P2_chicken.jpg"/>
                                                <pic:cNvPicPr/>
                                              </pic:nvPicPr>
                                              <pic:blipFill>
                                                <a:blip r:embed="rId6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295144" cy="231343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2" o:spid="_x0000_s1077" type="#_x0000_t202" style="position:absolute;left:0;text-align:left;margin-left:10.1pt;margin-top:6.8pt;width:387.75pt;height:25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Fby9ps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295144" cy="2313432"/>
                                  <wp:effectExtent l="0" t="0" r="0" b="0"/>
                                  <wp:docPr id="473" name="그림 4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6P2_chicken.jpg"/>
                                          <pic:cNvPicPr/>
                                        </pic:nvPicPr>
                                        <pic:blipFill>
                                          <a:blip r:embed="rId6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95144" cy="23134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3" name="Text Box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HORSE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53" o:spid="_x0000_s1078" type="#_x0000_t202" style="position:absolute;left:0;text-align:left;margin-left:-5.45pt;margin-top:.2pt;width:387.75pt;height:258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QjGs1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HORSE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4" name="Text Box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HILL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4" o:spid="_x0000_s1079" type="#_x0000_t202" style="position:absolute;left:0;text-align:left;margin-left:10.25pt;margin-top:.45pt;width:387.75pt;height:25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S74jQ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AEku+I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HILL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CHICKEN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5" o:spid="_x0000_s1080" type="#_x0000_t202" style="position:absolute;left:0;text-align:left;margin-left:-5.6pt;margin-top:5.55pt;width:387.75pt;height:258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XJpvy8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CHICKEN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DONKEY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6" o:spid="_x0000_s1081" type="#_x0000_t202" style="position:absolute;left:0;text-align:left;margin-left:10.1pt;margin-top:6.8pt;width:387.75pt;height:258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D6M7wT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DONKEY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8000" cy="3139440"/>
                                        <wp:effectExtent l="0" t="0" r="0" b="3810"/>
                                        <wp:docPr id="474" name="그림 47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6P2_duck.jpg"/>
                                                <pic:cNvPicPr/>
                                              </pic:nvPicPr>
                                              <pic:blipFill>
                                                <a:blip r:embed="rId6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8000" cy="31394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57" o:spid="_x0000_s1082" type="#_x0000_t202" style="position:absolute;left:0;text-align:left;margin-left:-5.45pt;margin-top:.2pt;width:387.75pt;height:258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aQH+d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8000" cy="3139440"/>
                                  <wp:effectExtent l="0" t="0" r="0" b="3810"/>
                                  <wp:docPr id="474" name="그림 4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6P2_duck.jpg"/>
                                          <pic:cNvPicPr/>
                                        </pic:nvPicPr>
                                        <pic:blipFill>
                                          <a:blip r:embed="rId6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0" cy="3139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8" name="Text Box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8000" cy="3139440"/>
                                        <wp:effectExtent l="0" t="0" r="0" b="3810"/>
                                        <wp:docPr id="475" name="그림 47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6P2_sheep.jpg"/>
                                                <pic:cNvPicPr/>
                                              </pic:nvPicPr>
                                              <pic:blipFill>
                                                <a:blip r:embed="rId6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8000" cy="31394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8" o:spid="_x0000_s1083" type="#_x0000_t202" style="position:absolute;left:0;text-align:left;margin-left:10.25pt;margin-top:.45pt;width:387.75pt;height:25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v3k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sxv3k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8000" cy="3139440"/>
                                  <wp:effectExtent l="0" t="0" r="0" b="3810"/>
                                  <wp:docPr id="475" name="그림 4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6P2_sheep.jpg"/>
                                          <pic:cNvPicPr/>
                                        </pic:nvPicPr>
                                        <pic:blipFill>
                                          <a:blip r:embed="rId6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0" cy="3139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9" name="Text Box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797935" cy="3178810"/>
                                        <wp:effectExtent l="0" t="0" r="0" b="2540"/>
                                        <wp:docPr id="476" name="그림 47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083008495.jpg"/>
                                                <pic:cNvPicPr/>
                                              </pic:nvPicPr>
                                              <pic:blipFill>
                                                <a:blip r:embed="rId6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79793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9" o:spid="_x0000_s1084" type="#_x0000_t202" style="position:absolute;left:0;text-align:left;margin-left:-5.6pt;margin-top:5.55pt;width:387.75pt;height:25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GDM6Pb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797935" cy="3178810"/>
                                  <wp:effectExtent l="0" t="0" r="0" b="2540"/>
                                  <wp:docPr id="476" name="그림 4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083008495.jpg"/>
                                          <pic:cNvPicPr/>
                                        </pic:nvPicPr>
                                        <pic:blipFill>
                                          <a:blip r:embed="rId6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9793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0" name="Text Box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657600" cy="2596896"/>
                                        <wp:effectExtent l="0" t="0" r="0" b="0"/>
                                        <wp:docPr id="477" name="그림 47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683203747.jpg"/>
                                                <pic:cNvPicPr/>
                                              </pic:nvPicPr>
                                              <pic:blipFill>
                                                <a:blip r:embed="rId7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57600" cy="259689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0" o:spid="_x0000_s1085" type="#_x0000_t202" style="position:absolute;left:0;text-align:left;margin-left:10.1pt;margin-top:6.8pt;width:387.75pt;height:25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Gtjmo8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657600" cy="2596896"/>
                                  <wp:effectExtent l="0" t="0" r="0" b="0"/>
                                  <wp:docPr id="477" name="그림 4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683203747.jpg"/>
                                          <pic:cNvPicPr/>
                                        </pic:nvPicPr>
                                        <pic:blipFill>
                                          <a:blip r:embed="rId7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57600" cy="25968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SHEEP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1" o:spid="_x0000_s1086" type="#_x0000_t202" style="position:absolute;left:0;text-align:left;margin-left:-5.45pt;margin-top:.2pt;width:387.75pt;height:258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SHEEP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62" name="Text Box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DUCK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2" o:spid="_x0000_s1087" type="#_x0000_t202" style="position:absolute;left:0;text-align:left;margin-left:10.25pt;margin-top:.45pt;width:387.75pt;height:25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MP+4x+LAgAARA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DUCK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63" name="Text Box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THICK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3" o:spid="_x0000_s1088" type="#_x0000_t202" style="position:absolute;left:0;text-align:left;margin-left:-5.6pt;margin-top:5.55pt;width:387.75pt;height:25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THICK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4" name="Text Box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THIN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4" o:spid="_x0000_s1089" type="#_x0000_t202" style="position:absolute;left:0;text-align:left;margin-left:10.1pt;margin-top:6.8pt;width:387.75pt;height:258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cSf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9GnEn8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THIN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5" name="Text Box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261870" cy="3178810"/>
                                        <wp:effectExtent l="0" t="0" r="5080" b="2540"/>
                                        <wp:docPr id="478" name="그림 47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659705053.jpg"/>
                                                <pic:cNvPicPr/>
                                              </pic:nvPicPr>
                                              <pic:blipFill>
                                                <a:blip r:embed="rId7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26187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5" o:spid="_x0000_s1090" type="#_x0000_t202" style="position:absolute;left:0;text-align:left;margin-left:-5.45pt;margin-top:.2pt;width:387.75pt;height:258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4ZWe2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261870" cy="3178810"/>
                                  <wp:effectExtent l="0" t="0" r="5080" b="2540"/>
                                  <wp:docPr id="478" name="그림 4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659705053.jpg"/>
                                          <pic:cNvPicPr/>
                                        </pic:nvPicPr>
                                        <pic:blipFill>
                                          <a:blip r:embed="rId7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6187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66" name="Text Box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657600" cy="2974848"/>
                                        <wp:effectExtent l="0" t="0" r="0" b="0"/>
                                        <wp:docPr id="479" name="그림 4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191781918.jpg"/>
                                                <pic:cNvPicPr/>
                                              </pic:nvPicPr>
                                              <pic:blipFill>
                                                <a:blip r:embed="rId7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57600" cy="297484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6" o:spid="_x0000_s1091" type="#_x0000_t202" style="position:absolute;left:0;text-align:left;margin-left:10.25pt;margin-top:.45pt;width:387.75pt;height:25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o54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1eo54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657600" cy="2974848"/>
                                  <wp:effectExtent l="0" t="0" r="0" b="0"/>
                                  <wp:docPr id="479" name="그림 4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191781918.jpg"/>
                                          <pic:cNvPicPr/>
                                        </pic:nvPicPr>
                                        <pic:blipFill>
                                          <a:blip r:embed="rId7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57600" cy="29748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67" name="Text Box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315720" cy="3178810"/>
                                        <wp:effectExtent l="0" t="0" r="0" b="2540"/>
                                        <wp:docPr id="480" name="그림 4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446909335.jpg"/>
                                                <pic:cNvPicPr/>
                                              </pic:nvPicPr>
                                              <pic:blipFill>
                                                <a:blip r:embed="rId7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1572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7" o:spid="_x0000_s1092" type="#_x0000_t202" style="position:absolute;left:0;text-align:left;margin-left:-5.6pt;margin-top:5.55pt;width:387.75pt;height:25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Df72Cs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315720" cy="3178810"/>
                                  <wp:effectExtent l="0" t="0" r="0" b="2540"/>
                                  <wp:docPr id="480" name="그림 4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46909335.jpg"/>
                                          <pic:cNvPicPr/>
                                        </pic:nvPicPr>
                                        <pic:blipFill>
                                          <a:blip r:embed="rId7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572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8" name="Text Box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901440" cy="2599944"/>
                                        <wp:effectExtent l="0" t="0" r="3810" b="0"/>
                                        <wp:docPr id="481" name="그림 48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ort.jpg"/>
                                                <pic:cNvPicPr/>
                                              </pic:nvPicPr>
                                              <pic:blipFill>
                                                <a:blip r:embed="rId7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901440" cy="25999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8" o:spid="_x0000_s1093" type="#_x0000_t202" style="position:absolute;left:0;text-align:left;margin-left:10.1pt;margin-top:6.8pt;width:387.75pt;height:258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/jwmF8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901440" cy="2599944"/>
                                  <wp:effectExtent l="0" t="0" r="3810" b="0"/>
                                  <wp:docPr id="481" name="그림 4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ort.jpg"/>
                                          <pic:cNvPicPr/>
                                        </pic:nvPicPr>
                                        <pic:blipFill>
                                          <a:blip r:embed="rId7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01440" cy="25999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9" name="Text Box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SMALL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9" o:spid="_x0000_s1094" type="#_x0000_t202" style="position:absolute;left:0;text-align:left;margin-left:-5.45pt;margin-top:.2pt;width:387.75pt;height:25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EM+CL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SMALL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0" name="Text Box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BIG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0" o:spid="_x0000_s1095" type="#_x0000_t202" style="position:absolute;left:0;text-align:left;margin-left:10.25pt;margin-top:.45pt;width:387.75pt;height:25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TbHBu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BIG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1" name="Text Box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SHORT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1" o:spid="_x0000_s1096" type="#_x0000_t202" style="position:absolute;left:0;text-align:left;margin-left:-5.6pt;margin-top:5.55pt;width:387.75pt;height:25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DP/zI/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SHORT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72" name="Text Box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TALL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2" o:spid="_x0000_s1097" type="#_x0000_t202" style="position:absolute;left:0;text-align:left;margin-left:10.1pt;margin-top:6.8pt;width:387.75pt;height:25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remy8M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TALL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73" name="Text Box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421687" cy="2495550"/>
                                        <wp:effectExtent l="0" t="0" r="7620" b="0"/>
                                        <wp:docPr id="482" name="그림 48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8P2_draw.jpg"/>
                                                <pic:cNvPicPr/>
                                              </pic:nvPicPr>
                                              <pic:blipFill>
                                                <a:blip r:embed="rId8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22469" cy="24961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3" o:spid="_x0000_s1098" type="#_x0000_t202" style="position:absolute;left:0;text-align:left;margin-left:-5.45pt;margin-top:.2pt;width:387.75pt;height:258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+mSjg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421687" cy="2495550"/>
                                  <wp:effectExtent l="0" t="0" r="7620" b="0"/>
                                  <wp:docPr id="482" name="그림 4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8P2_draw.jpg"/>
                                          <pic:cNvPicPr/>
                                        </pic:nvPicPr>
                                        <pic:blipFill>
                                          <a:blip r:embed="rId8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2469" cy="2496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4" name="Text Box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67075" cy="2382786"/>
                                        <wp:effectExtent l="0" t="0" r="0" b="0"/>
                                        <wp:docPr id="483" name="그림 48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8P2_ride-bike.jpg"/>
                                                <pic:cNvPicPr/>
                                              </pic:nvPicPr>
                                              <pic:blipFill>
                                                <a:blip r:embed="rId8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67822" cy="238333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4" o:spid="_x0000_s1099" type="#_x0000_t202" style="position:absolute;left:0;text-align:left;margin-left:10.25pt;margin-top:.45pt;width:387.75pt;height:25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5hYWSY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67075" cy="2382786"/>
                                  <wp:effectExtent l="0" t="0" r="0" b="0"/>
                                  <wp:docPr id="483" name="그림 4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8P2_ride-bike.jpg"/>
                                          <pic:cNvPicPr/>
                                        </pic:nvPicPr>
                                        <pic:blipFill>
                                          <a:blip r:embed="rId8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67822" cy="23833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5" name="Text Box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78028" cy="2390775"/>
                                        <wp:effectExtent l="0" t="0" r="0" b="0"/>
                                        <wp:docPr id="484" name="그림 48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8P2_read.jpg"/>
                                                <pic:cNvPicPr/>
                                              </pic:nvPicPr>
                                              <pic:blipFill>
                                                <a:blip r:embed="rId8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78777" cy="239132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5" o:spid="_x0000_s1100" type="#_x0000_t202" style="position:absolute;left:0;text-align:left;margin-left:-5.6pt;margin-top:5.55pt;width:387.75pt;height:25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2Cd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5M9gnc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78028" cy="2390775"/>
                                  <wp:effectExtent l="0" t="0" r="0" b="0"/>
                                  <wp:docPr id="484" name="그림 4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8P2_read.jpg"/>
                                          <pic:cNvPicPr/>
                                        </pic:nvPicPr>
                                        <pic:blipFill>
                                          <a:blip r:embed="rId8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78777" cy="23913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76" name="Text Box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19450" cy="2348052"/>
                                        <wp:effectExtent l="0" t="0" r="0" b="0"/>
                                        <wp:docPr id="485" name="그림 48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8P2_watch-TV.jpg"/>
                                                <pic:cNvPicPr/>
                                              </pic:nvPicPr>
                                              <pic:blipFill>
                                                <a:blip r:embed="rId8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20186" cy="234858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6" o:spid="_x0000_s1101" type="#_x0000_t202" style="position:absolute;left:0;text-align:left;margin-left:10.1pt;margin-top:6.8pt;width:387.75pt;height:258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bZ4FL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19450" cy="2348052"/>
                                  <wp:effectExtent l="0" t="0" r="0" b="0"/>
                                  <wp:docPr id="485" name="그림 4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8P2_watch-TV.jpg"/>
                                          <pic:cNvPicPr/>
                                        </pic:nvPicPr>
                                        <pic:blipFill>
                                          <a:blip r:embed="rId8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20186" cy="23485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77" name="Text Box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RIDE MY BIKE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7" o:spid="_x0000_s1102" type="#_x0000_t202" style="position:absolute;left:0;text-align:left;margin-left:-5.45pt;margin-top:.2pt;width:387.75pt;height:258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0VTxI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RIDE MY BIKE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8" name="Text Box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DRAW PICTURES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8" o:spid="_x0000_s1103" type="#_x0000_t202" style="position:absolute;left:0;text-align:left;margin-left:10.25pt;margin-top:.45pt;width:387.75pt;height:258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KmcVV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DRAW PICTURES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9" name="Text Box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WATCH TV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9" o:spid="_x0000_s1104" type="#_x0000_t202" style="position:absolute;left:0;text-align:left;margin-left:-5.6pt;margin-top:5.55pt;width:387.75pt;height:258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eegwgIAACQ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NiZ56D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WATCH TV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0" name="Text Box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READ BOOKS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0" o:spid="_x0000_s1105" type="#_x0000_t202" style="position:absolute;left:0;text-align:left;margin-left:10.1pt;margin-top:6.8pt;width:387.75pt;height:25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pH4zcs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READ BOOKS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81" name="Text Box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1825" cy="2313317"/>
                                        <wp:effectExtent l="0" t="0" r="0" b="0"/>
                                        <wp:docPr id="486" name="그림 48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023100225.jpg"/>
                                                <pic:cNvPicPr/>
                                              </pic:nvPicPr>
                                              <pic:blipFill>
                                                <a:blip r:embed="rId8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2550" cy="231384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81" o:spid="_x0000_s1106" type="#_x0000_t202" style="position:absolute;left:0;text-align:left;margin-left:-5.45pt;margin-top:.2pt;width:387.75pt;height:258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Hr7aG3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1825" cy="2313317"/>
                                  <wp:effectExtent l="0" t="0" r="0" b="0"/>
                                  <wp:docPr id="486" name="그림 4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023100225.jpg"/>
                                          <pic:cNvPicPr/>
                                        </pic:nvPicPr>
                                        <pic:blipFill>
                                          <a:blip r:embed="rId8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2550" cy="23138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82" name="Text Box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69071" cy="2238375"/>
                                        <wp:effectExtent l="0" t="0" r="0" b="0"/>
                                        <wp:docPr id="487" name="그림 48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9P2_cook.jpg"/>
                                                <pic:cNvPicPr/>
                                              </pic:nvPicPr>
                                              <pic:blipFill>
                                                <a:blip r:embed="rId9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69772" cy="223888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2" o:spid="_x0000_s1107" type="#_x0000_t202" style="position:absolute;left:0;text-align:left;margin-left:10.25pt;margin-top:.45pt;width:387.75pt;height:25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zbai+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69071" cy="2238375"/>
                                  <wp:effectExtent l="0" t="0" r="0" b="0"/>
                                  <wp:docPr id="487" name="그림 4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9P2_cook.jpg"/>
                                          <pic:cNvPicPr/>
                                        </pic:nvPicPr>
                                        <pic:blipFill>
                                          <a:blip r:embed="rId9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69772" cy="22388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83" name="Text Box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2951" cy="2219325"/>
                                        <wp:effectExtent l="0" t="0" r="5080" b="0"/>
                                        <wp:docPr id="488" name="그림 48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9P2_get-dressed.jpg"/>
                                                <pic:cNvPicPr/>
                                              </pic:nvPicPr>
                                              <pic:blipFill>
                                                <a:blip r:embed="rId9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3647" cy="221983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3" o:spid="_x0000_s1108" type="#_x0000_t202" style="position:absolute;left:0;text-align:left;margin-left:-5.6pt;margin-top:5.55pt;width:387.75pt;height:258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E9g+dH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2951" cy="2219325"/>
                                  <wp:effectExtent l="0" t="0" r="5080" b="0"/>
                                  <wp:docPr id="488" name="그림 4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9P2_get-dressed.jpg"/>
                                          <pic:cNvPicPr/>
                                        </pic:nvPicPr>
                                        <pic:blipFill>
                                          <a:blip r:embed="rId9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3647" cy="22198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4" name="Text Box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82130" cy="2247900"/>
                                        <wp:effectExtent l="0" t="0" r="4445" b="0"/>
                                        <wp:docPr id="489" name="그림 48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9P2_wash-hands.jpg"/>
                                                <pic:cNvPicPr/>
                                              </pic:nvPicPr>
                                              <pic:blipFill>
                                                <a:blip r:embed="rId9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82834" cy="224841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4" o:spid="_x0000_s1109" type="#_x0000_t202" style="position:absolute;left:0;text-align:left;margin-left:10.1pt;margin-top:6.8pt;width:387.75pt;height:258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J3Hmeb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82130" cy="2247900"/>
                                  <wp:effectExtent l="0" t="0" r="4445" b="0"/>
                                  <wp:docPr id="489" name="그림 4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9P2_wash-hands.jpg"/>
                                          <pic:cNvPicPr/>
                                        </pic:nvPicPr>
                                        <pic:blipFill>
                                          <a:blip r:embed="rId9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82834" cy="22484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85" name="Text Box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COOK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85" o:spid="_x0000_s1110" type="#_x0000_t202" style="position:absolute;left:0;text-align:left;margin-left:-5.45pt;margin-top:.2pt;width:387.75pt;height:25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BRyzrP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COOK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86" name="Text Box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PLAY GAMES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6" o:spid="_x0000_s1111" type="#_x0000_t202" style="position:absolute;left:0;text-align:left;margin-left:10.25pt;margin-top:.45pt;width:387.75pt;height:258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cXZjQ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henF2Y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PLAY GAMES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87" name="Text Box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WASH MY HANDS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7" o:spid="_x0000_s1112" type="#_x0000_t202" style="position:absolute;left:0;text-align:left;margin-left:-5.6pt;margin-top:5.55pt;width:387.75pt;height:258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GRQq3P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WASH MY HANDS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8" name="Text Box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GET DRESSED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8" o:spid="_x0000_s1113" type="#_x0000_t202" style="position:absolute;left:0;text-align:left;margin-left:10.1pt;margin-top:6.8pt;width:387.75pt;height:25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ntuwgIAACQ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JeSe27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GET DRESSED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89" name="Text Box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2951" cy="2219325"/>
                                        <wp:effectExtent l="0" t="0" r="5080" b="0"/>
                                        <wp:docPr id="490" name="그림 49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9P2_clean.jpg"/>
                                                <pic:cNvPicPr/>
                                              </pic:nvPicPr>
                                              <pic:blipFill>
                                                <a:blip r:embed="rId9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3647" cy="221983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89" o:spid="_x0000_s1114" type="#_x0000_t202" style="position:absolute;left:0;text-align:left;margin-left:-5.45pt;margin-top:.2pt;width:387.75pt;height:258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b3ywgIAACQ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bZ298s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2951" cy="2219325"/>
                                  <wp:effectExtent l="0" t="0" r="5080" b="0"/>
                                  <wp:docPr id="490" name="그림 4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9P2_clean.jpg"/>
                                          <pic:cNvPicPr/>
                                        </pic:nvPicPr>
                                        <pic:blipFill>
                                          <a:blip r:embed="rId9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3647" cy="22198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0" name="Text Box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57525" cy="2229955"/>
                                        <wp:effectExtent l="0" t="0" r="0" b="0"/>
                                        <wp:docPr id="491" name="그림 49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9P2_wake-up.jpg"/>
                                                <pic:cNvPicPr/>
                                              </pic:nvPicPr>
                                              <pic:blipFill>
                                                <a:blip r:embed="rId9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58224" cy="223046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0" o:spid="_x0000_s1115" type="#_x0000_t202" style="position:absolute;left:0;text-align:left;margin-left:10.25pt;margin-top:.45pt;width:387.75pt;height:25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j/zvP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57525" cy="2229955"/>
                                  <wp:effectExtent l="0" t="0" r="0" b="0"/>
                                  <wp:docPr id="491" name="그림 4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9P2_wake-up.jpg"/>
                                          <pic:cNvPicPr/>
                                        </pic:nvPicPr>
                                        <pic:blipFill>
                                          <a:blip r:embed="rId9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58224" cy="22304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91" name="Text Box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46599" cy="2209800"/>
                                        <wp:effectExtent l="0" t="0" r="1905" b="0"/>
                                        <wp:docPr id="492" name="그림 49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10P2_rainy.jpg"/>
                                                <pic:cNvPicPr/>
                                              </pic:nvPicPr>
                                              <pic:blipFill>
                                                <a:blip r:embed="rId10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8000" cy="221081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1" o:spid="_x0000_s1116" type="#_x0000_t202" style="position:absolute;left:0;text-align:left;margin-left:-5.6pt;margin-top:5.55pt;width:387.75pt;height:258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CmUW9G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46599" cy="2209800"/>
                                  <wp:effectExtent l="0" t="0" r="1905" b="0"/>
                                  <wp:docPr id="492" name="그림 4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10P2_rainy.jpg"/>
                                          <pic:cNvPicPr/>
                                        </pic:nvPicPr>
                                        <pic:blipFill>
                                          <a:blip r:embed="rId10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0" cy="22108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92" name="Text Box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25390" cy="2266950"/>
                                        <wp:effectExtent l="0" t="0" r="0" b="0"/>
                                        <wp:docPr id="493" name="그림 49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10P2_snowy.jpg"/>
                                                <pic:cNvPicPr/>
                                              </pic:nvPicPr>
                                              <pic:blipFill>
                                                <a:blip r:embed="rId10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26827" cy="226799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2" o:spid="_x0000_s1117" type="#_x0000_t202" style="position:absolute;left:0;text-align:left;margin-left:10.1pt;margin-top:6.8pt;width:387.75pt;height:258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xEfvic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25390" cy="2266950"/>
                                  <wp:effectExtent l="0" t="0" r="0" b="0"/>
                                  <wp:docPr id="493" name="그림 4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10P2_snowy.jpg"/>
                                          <pic:cNvPicPr/>
                                        </pic:nvPicPr>
                                        <pic:blipFill>
                                          <a:blip r:embed="rId10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26827" cy="22679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3" name="Text Box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WAKE UP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93" o:spid="_x0000_s1118" type="#_x0000_t202" style="position:absolute;left:0;text-align:left;margin-left:-5.45pt;margin-top:.2pt;width:387.75pt;height:258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v76wg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k8r++s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WAKE UP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4" name="Text Box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CLEAN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4" o:spid="_x0000_s1119" type="#_x0000_t202" style="position:absolute;left:0;text-align:left;margin-left:10.25pt;margin-top:.45pt;width:387.75pt;height:258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1oVd6I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CLEAN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95" name="Text Box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SNOWY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5" o:spid="_x0000_s1120" type="#_x0000_t202" style="position:absolute;left:0;text-align:left;margin-left:-5.6pt;margin-top:5.55pt;width:387.75pt;height:258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jWE95M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SNOWY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96" name="Text Box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RAINY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" o:spid="_x0000_s1121" type="#_x0000_t202" style="position:absolute;left:0;text-align:left;margin-left:10.1pt;margin-top:6.8pt;width:387.75pt;height:25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O93vSv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RAINY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7" name="Text Box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67075" cy="2369719"/>
                                        <wp:effectExtent l="0" t="0" r="0" b="0"/>
                                        <wp:docPr id="494" name="그림 49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10P2_cloudy.jpg"/>
                                                <pic:cNvPicPr/>
                                              </pic:nvPicPr>
                                              <pic:blipFill>
                                                <a:blip r:embed="rId10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68577" cy="237080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97" o:spid="_x0000_s1122" type="#_x0000_t202" style="position:absolute;left:0;text-align:left;margin-left:-5.45pt;margin-top:.2pt;width:387.75pt;height:258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uPqsWM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67075" cy="2369719"/>
                                  <wp:effectExtent l="0" t="0" r="0" b="0"/>
                                  <wp:docPr id="494" name="그림 4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10P2_cloudy.jpg"/>
                                          <pic:cNvPicPr/>
                                        </pic:nvPicPr>
                                        <pic:blipFill>
                                          <a:blip r:embed="rId10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68577" cy="23708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8" name="Text Box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43577" cy="2352675"/>
                                        <wp:effectExtent l="0" t="0" r="0" b="0"/>
                                        <wp:docPr id="495" name="그림 49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10P2_sunny.jpg"/>
                                                <pic:cNvPicPr/>
                                              </pic:nvPicPr>
                                              <pic:blipFill>
                                                <a:blip r:embed="rId10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45068" cy="235375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" o:spid="_x0000_s1123" type="#_x0000_t202" style="position:absolute;left:0;text-align:left;margin-left:10.25pt;margin-top:.45pt;width:387.75pt;height:25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6Co70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43577" cy="2352675"/>
                                  <wp:effectExtent l="0" t="0" r="0" b="0"/>
                                  <wp:docPr id="495" name="그림 4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10P2_sunny.jpg"/>
                                          <pic:cNvPicPr/>
                                        </pic:nvPicPr>
                                        <pic:blipFill>
                                          <a:blip r:embed="rId10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5068" cy="23537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99" name="Text Box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309236" cy="2400300"/>
                                        <wp:effectExtent l="0" t="0" r="5715" b="0"/>
                                        <wp:docPr id="496" name="그림 49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2U10P2_windy.jpg"/>
                                                <pic:cNvPicPr/>
                                              </pic:nvPicPr>
                                              <pic:blipFill>
                                                <a:blip r:embed="rId10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310757" cy="24014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9" o:spid="_x0000_s1124" type="#_x0000_t202" style="position:absolute;left:0;text-align:left;margin-left:-5.6pt;margin-top:5.55pt;width:387.75pt;height:258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LE3utn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309236" cy="2400300"/>
                                  <wp:effectExtent l="0" t="0" r="5715" b="0"/>
                                  <wp:docPr id="496" name="그림 4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2U10P2_windy.jpg"/>
                                          <pic:cNvPicPr/>
                                        </pic:nvPicPr>
                                        <pic:blipFill>
                                          <a:blip r:embed="rId10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10757" cy="24014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00" name="Text Box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0" o:spid="_x0000_s1125" type="#_x0000_t202" style="position:absolute;left:0;text-align:left;margin-left:10.1pt;margin-top:6.8pt;width:387.75pt;height:25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yGVbBwwIAACY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1" name="Text Box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SUNNY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01" o:spid="_x0000_s1126" type="#_x0000_t202" style="position:absolute;left:0;text-align:left;margin-left:-5.45pt;margin-top:.2pt;width:387.75pt;height:258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JZO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BrIJZO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SUNNY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2" name="Text Box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7D0D63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CLOUDY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2" o:spid="_x0000_s1127" type="#_x0000_t202" style="position:absolute;left:0;text-align:left;margin-left:10.25pt;margin-top:.45pt;width:387.75pt;height:25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sQXjA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/isQX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7D0D63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CLOUDY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03" name="Text Box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03" o:spid="_x0000_s1128" type="#_x0000_t202" style="position:absolute;left:0;text-align:left;margin-left:-5.6pt;margin-top:5.55pt;width:387.75pt;height:25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NjP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FJNjP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04" name="Text Box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E94A6E" w:rsidP="00CF69DA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WINDY</w:t>
                                  </w:r>
                                  <w:bookmarkStart w:id="0" w:name="_GoBack"/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4" o:spid="_x0000_s1129" type="#_x0000_t202" style="position:absolute;left:0;text-align:left;margin-left:10.1pt;margin-top:6.8pt;width:387.75pt;height:25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49N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3b49N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E94A6E" w:rsidP="00CF69DA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WINDY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5" name="Text Box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05" o:spid="_x0000_s1130" type="#_x0000_t202" style="position:absolute;left:0;text-align:left;margin-left:-5.45pt;margin-top:.2pt;width:387.75pt;height:258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3uX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9i97l8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6" name="Text Box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6" o:spid="_x0000_s1131" type="#_x0000_t202" style="position:absolute;left:0;text-align:left;margin-left:10.25pt;margin-top:.45pt;width:387.75pt;height:25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xPZjQ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bRcT2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07" name="Text Box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7" o:spid="_x0000_s1132" type="#_x0000_t202" style="position:absolute;left:0;text-align:left;margin-left:-5.6pt;margin-top:5.55pt;width:387.75pt;height:25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zUW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YKzUW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08" name="Text Box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8" o:spid="_x0000_s1133" type="#_x0000_t202" style="position:absolute;left:0;text-align:left;margin-left:10.1pt;margin-top:6.8pt;width:387.75pt;height:258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qxJ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Cd6rEn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9" name="Text Box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09" o:spid="_x0000_s1134" type="#_x0000_t202" style="position:absolute;left:0;text-align:left;margin-left:-5.45pt;margin-top:.2pt;width:387.75pt;height:25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T0m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BA5PS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10" name="Text Box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0" o:spid="_x0000_s1135" type="#_x0000_t202" style="position:absolute;left:0;text-align:left;margin-left:10.25pt;margin-top:.45pt;width:387.75pt;height:258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xcgjA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Lkxcg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1" name="Text Box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1" o:spid="_x0000_s1136" type="#_x0000_t202" style="position:absolute;left:0;text-align:left;margin-left:-5.6pt;margin-top:5.55pt;width:387.75pt;height:258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7eA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9mO3gM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12" name="Text Box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2" o:spid="_x0000_s1137" type="#_x0000_t202" style="position:absolute;left:0;text-align:left;margin-left:10.1pt;margin-top:6.8pt;width:387.75pt;height:258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r+Bwg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Kmv4H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13" name="Text Box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13" o:spid="_x0000_s1138" type="#_x0000_t202" style="position:absolute;left:0;text-align:left;margin-left:-5.45pt;margin-top:.2pt;width:387.75pt;height:258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/kB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Bhn+Q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14" name="Text Box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4" o:spid="_x0000_s1139" type="#_x0000_t202" style="position:absolute;left:0;text-align:left;margin-left:10.25pt;margin-top:.45pt;width:387.75pt;height:25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MuujQ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WvDLr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5" name="Text Box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5" o:spid="_x0000_s1140" type="#_x0000_t202" style="position:absolute;left:0;text-align:left;margin-left:-5.6pt;margin-top:5.55pt;width:387.75pt;height:258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FpZ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GtsWln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16" name="Text Box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6" o:spid="_x0000_s1141" type="#_x0000_t202" style="position:absolute;left:0;text-align:left;margin-left:10.1pt;margin-top:6.8pt;width:387.75pt;height:258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fqVJY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17" name="Text Box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17" o:spid="_x0000_s1142" type="#_x0000_t202" style="position:absolute;left:0;text-align:left;margin-left:-5.45pt;margin-top:.2pt;width:387.75pt;height:258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BTY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IVoFN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18" name="Text Box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8" o:spid="_x0000_s1143" type="#_x0000_t202" style="position:absolute;left:0;text-align:left;margin-left:10.25pt;margin-top:.45pt;width:387.75pt;height:258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qeTjA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AbUqeT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9" name="Text Box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9" o:spid="_x0000_s1144" type="#_x0000_t202" style="position:absolute;left:0;text-align:left;margin-left:-5.6pt;margin-top:5.55pt;width:387.75pt;height:258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hzo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Nehzo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0" name="Text Box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0" o:spid="_x0000_s1145" type="#_x0000_t202" style="position:absolute;left:0;text-align:left;margin-left:10.1pt;margin-top:6.8pt;width:387.75pt;height:25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1GAhTc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21" name="Text Box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21" o:spid="_x0000_s1146" type="#_x0000_t202" style="position:absolute;left:0;text-align:left;margin-left:-5.45pt;margin-top:.2pt;width:387.75pt;height:258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aUJwQ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QoaUJ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22" name="Text Box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2" o:spid="_x0000_s1147" type="#_x0000_t202" style="position:absolute;left:0;text-align:left;margin-left:10.25pt;margin-top:.45pt;width:387.75pt;height:25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A12seD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23" name="Text Box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3" o:spid="_x0000_s1148" type="#_x0000_t202" style="position:absolute;left:0;text-align:left;margin-left:-5.6pt;margin-top:5.55pt;width:387.75pt;height:25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euI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+peuI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4" name="Text Box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4" o:spid="_x0000_s1149" type="#_x0000_t202" style="position:absolute;left:0;text-align:left;margin-left:10.1pt;margin-top:6.8pt;width:387.75pt;height:258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M7rwK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25" name="Text Box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25" o:spid="_x0000_s1150" type="#_x0000_t202" style="position:absolute;left:0;text-align:left;margin-left:-5.45pt;margin-top:.2pt;width:387.75pt;height:258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kjQ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NrkjQ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26" name="Text Box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6" o:spid="_x0000_s1151" type="#_x0000_t202" style="position:absolute;left:0;text-align:left;margin-left:10.25pt;margin-top:.45pt;width:387.75pt;height:258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J0cQT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27" name="Text Box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7" o:spid="_x0000_s1152" type="#_x0000_t202" style="position:absolute;left:0;text-align:left;margin-left:-5.6pt;margin-top:5.55pt;width:387.75pt;height:258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gZR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jqgZR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8" name="Text Box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8" o:spid="_x0000_s1153" type="#_x0000_t202" style="position:absolute;left:0;text-align:left;margin-left:10.1pt;margin-top:6.8pt;width:387.75pt;height:258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58O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c+58O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29" name="Text Box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29" o:spid="_x0000_s1154" type="#_x0000_t202" style="position:absolute;left:0;text-align:left;margin-left:-5.45pt;margin-top:.2pt;width:387.75pt;height:258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Gu4Dm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30" name="Text Box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0" o:spid="_x0000_s1155" type="#_x0000_t202" style="position:absolute;left:0;text-align:left;margin-left:10.25pt;margin-top:.45pt;width:387.75pt;height:25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xS0jA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BwxS0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31" name="Text Box 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1" o:spid="_x0000_s1156" type="#_x0000_t202" style="position:absolute;left:0;text-align:left;margin-left:-5.6pt;margin-top:5.55pt;width:387.75pt;height:258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oTH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jeKEx8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32" name="Text Box 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2" o:spid="_x0000_s1157" type="#_x0000_t202" style="position:absolute;left:0;text-align:left;margin-left:10.1pt;margin-top:6.8pt;width:387.75pt;height:258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4zGwg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PknjMb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3" name="Text Box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33" o:spid="_x0000_s1158" type="#_x0000_t202" style="position:absolute;left:0;text-align:left;margin-left:-5.45pt;margin-top:.2pt;width:387.75pt;height:258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GPmyk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34" name="Text Box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4" o:spid="_x0000_s1159" type="#_x0000_t202" style="position:absolute;left:0;text-align:left;margin-left:10.25pt;margin-top:.45pt;width:387.75pt;height:25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EKDIO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35" name="Text Box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5" o:spid="_x0000_s1160" type="#_x0000_t202" style="position:absolute;left:0;text-align:left;margin-left:-5.6pt;margin-top:5.55pt;width:387.75pt;height:258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Wke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BDtaR7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36" name="Text Box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6" o:spid="_x0000_s1161" type="#_x0000_t202" style="position:absolute;left:0;text-align:left;margin-left:10.1pt;margin-top:6.8pt;width:387.75pt;height:258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kKGEf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7" name="Text Box 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37" o:spid="_x0000_s1162" type="#_x0000_t202" style="position:absolute;left:0;text-align:left;margin-left:-5.45pt;margin-top:.2pt;width:387.75pt;height:258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Sef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P7pJ5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38" name="Text Box 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8" o:spid="_x0000_s1163" type="#_x0000_t202" style="position:absolute;left:0;text-align:left;margin-left:10.25pt;margin-top:.45pt;width:387.75pt;height:258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qQHjA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RAqQH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39" name="Text Box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9" o:spid="_x0000_s1164" type="#_x0000_t202" style="position:absolute;left:0;text-align:left;margin-left:-5.6pt;margin-top:5.55pt;width:387.75pt;height:25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y+v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2+y+v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40" name="Text Box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0" o:spid="_x0000_s1165" type="#_x0000_t202" style="position:absolute;left:0;text-align:left;margin-left:10.1pt;margin-top:6.8pt;width:387.75pt;height:258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UG/Lj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41" name="Text Box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41" o:spid="_x0000_s1166" type="#_x0000_t202" style="position:absolute;left:0;text-align:left;margin-left:-5.45pt;margin-top:.2pt;width:387.75pt;height:258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vHA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dIvHA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2" name="Text Box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2" o:spid="_x0000_s1167" type="#_x0000_t202" style="position:absolute;left:0;text-align:left;margin-left:10.25pt;margin-top:.45pt;width:387.75pt;height:258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LPkjA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qLLPk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43" name="Text Box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3" o:spid="_x0000_s1168" type="#_x0000_t202" style="position:absolute;left:0;text-align:left;margin-left:-5.6pt;margin-top:5.55pt;width:387.75pt;height:258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zJr9B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44" name="Text Box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4" o:spid="_x0000_s1169" type="#_x0000_t202" style="position:absolute;left:0;text-align:left;margin-left:10.1pt;margin-top:6.8pt;width:387.75pt;height:258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ejD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AFt6MP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45" name="Text Box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45" o:spid="_x0000_s1170" type="#_x0000_t202" style="position:absolute;left:0;text-align:left;margin-left:-5.45pt;margin-top:.2pt;width:387.75pt;height:258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RwZ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AC0cGc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6" name="Text Box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6" o:spid="_x0000_s1171" type="#_x0000_t202" style="position:absolute;left:0;text-align:left;margin-left:10.25pt;margin-top:.45pt;width:387.75pt;height:258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uLFkK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47" name="Text Box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7" o:spid="_x0000_s1172" type="#_x0000_t202" style="position:absolute;left:0;text-align:left;margin-left:-5.6pt;margin-top:5.55pt;width:387.75pt;height:258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VKY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uKVKY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48" name="Text Box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8" o:spid="_x0000_s1173" type="#_x0000_t202" style="position:absolute;left:0;text-align:left;margin-left:10.1pt;margin-top:6.8pt;width:387.75pt;height:258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MvH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NF4y8f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49" name="Text Box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49" o:spid="_x0000_s1174" type="#_x0000_t202" style="position:absolute;left:0;text-align:left;margin-left:-5.45pt;margin-top:.2pt;width:387.75pt;height:258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1qo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OY7Wq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50" name="Text Box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0" o:spid="_x0000_s1175" type="#_x0000_t202" style="position:absolute;left:0;text-align:left;margin-left:10.25pt;margin-top:.45pt;width:387.75pt;height:258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F41YNOLAgAARw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1" name="Text Box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1" o:spid="_x0000_s1176" type="#_x0000_t202" style="position:absolute;left:0;text-align:left;margin-left:-5.6pt;margin-top:5.55pt;width:387.75pt;height:258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AGHQDs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2" name="Text Box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2" o:spid="_x0000_s1177" type="#_x0000_t202" style="position:absolute;left:0;text-align:left;margin-left:10.1pt;margin-top:6.8pt;width:387.75pt;height:258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HSk2A/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53" name="Text Box 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53" o:spid="_x0000_s1178" type="#_x0000_t202" style="position:absolute;left:0;text-align:left;margin-left:-5.45pt;margin-top:.2pt;width:387.75pt;height:258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O5lno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54" name="Text Box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4" o:spid="_x0000_s1179" type="#_x0000_t202" style="position:absolute;left:0;text-align:left;margin-left:10.25pt;margin-top:.45pt;width:387.75pt;height:258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j1a8X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5" name="Text Box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5" o:spid="_x0000_s1180" type="#_x0000_t202" style="position:absolute;left:0;text-align:left;margin-left:-5.6pt;margin-top:5.55pt;width:387.75pt;height:258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J1uPdf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6" name="Text Box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6" o:spid="_x0000_s1181" type="#_x0000_t202" style="position:absolute;left:0;text-align:left;margin-left:10.1pt;margin-top:6.8pt;width:387.75pt;height:258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pqzXW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57" name="Text Box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57" o:spid="_x0000_s1182" type="#_x0000_t202" style="position:absolute;left:0;text-align:left;margin-left:-5.45pt;margin-top:.2pt;width:387.75pt;height:258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HNqc1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58" name="Text Box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8" o:spid="_x0000_s1183" type="#_x0000_t202" style="position:absolute;left:0;text-align:left;margin-left:10.25pt;margin-top:.45pt;width:387.75pt;height:258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NBgjA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O9NBg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9" name="Text Box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9" o:spid="_x0000_s1184" type="#_x0000_t202" style="position:absolute;left:0;text-align:left;margin-left:-5.6pt;margin-top:5.55pt;width:387.75pt;height:258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7eHtm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0" name="Text Box 1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0" o:spid="_x0000_s1185" type="#_x0000_t202" style="position:absolute;left:0;text-align:left;margin-left:10.1pt;margin-top:6.8pt;width:387.75pt;height:258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ImJGw8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61" name="Text Box 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61" o:spid="_x0000_s1186" type="#_x0000_t202" style="position:absolute;left:0;text-align:left;margin-left:-5.45pt;margin-top:.2pt;width:387.75pt;height:258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8KH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Dmo8KH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62" name="Text Box 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2" o:spid="_x0000_s1187" type="#_x0000_t202" style="position:absolute;left:0;text-align:left;margin-left:10.25pt;margin-top:.45pt;width:387.75pt;height:258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LBwjA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gfLBw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63" name="Text Box 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3" o:spid="_x0000_s1188" type="#_x0000_t202" style="position:absolute;left:0;text-align:left;margin-left:-5.6pt;margin-top:5.55pt;width:387.75pt;height:258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4wG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Ip4wG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4" name="Text Box 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4" o:spid="_x0000_s1189" type="#_x0000_t202" style="position:absolute;left:0;text-align:left;margin-left:10.1pt;margin-top:6.8pt;width:387.75pt;height:258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NuE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67NuE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65" name="Text Box 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65" o:spid="_x0000_s1190" type="#_x0000_t202" style="position:absolute;left:0;text-align:left;margin-left:-5.45pt;margin-top:.2pt;width:387.75pt;height:258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C9e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e6wvXs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66" name="Text Box 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6" o:spid="_x0000_s1191" type="#_x0000_t202" style="position:absolute;left:0;text-align:left;margin-left:10.25pt;margin-top:.45pt;width:387.75pt;height:258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We+jQ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8uFnv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67" name="Text Box 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7" o:spid="_x0000_s1192" type="#_x0000_t202" style="position:absolute;left:0;text-align:left;margin-left:-5.6pt;margin-top:5.55pt;width:387.75pt;height:258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GHf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VqGHf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8" name="Text Box 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8" o:spid="_x0000_s1193" type="#_x0000_t202" style="position:absolute;left:0;text-align:left;margin-left:10.1pt;margin-top:6.8pt;width:387.75pt;height:258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fiA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q+fiA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69" name="Text Box 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69" o:spid="_x0000_s1194" type="#_x0000_t202" style="position:absolute;left:0;text-align:left;margin-left:-5.45pt;margin-top:.2pt;width:387.75pt;height:258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mnv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J26ae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70" name="Text Box 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0" o:spid="_x0000_s1195" type="#_x0000_t202" style="position:absolute;left:0;text-align:left;margin-left:10.25pt;margin-top:.45pt;width:387.75pt;height:258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WNHjQ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FGVjR4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71" name="Text Box 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1" o:spid="_x0000_s1196" type="#_x0000_t202" style="position:absolute;left:0;text-align:left;margin-left:-5.6pt;margin-top:5.55pt;width:387.75pt;height:258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ONJ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e+DjSc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72" name="Text Box 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2" o:spid="_x0000_s1197" type="#_x0000_t202" style="position:absolute;left:0;text-align:left;margin-left:10.1pt;margin-top:6.8pt;width:387.75pt;height:258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etIwg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A8l60j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3" name="Text Box 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73" o:spid="_x0000_s1198" type="#_x0000_t202" style="position:absolute;left:0;text-align:left;margin-left:-5.45pt;margin-top:.2pt;width:387.75pt;height:258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K3I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JXkrc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74" name="Text Box 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4" o:spid="_x0000_s1199" type="#_x0000_t202" style="position:absolute;left:0;text-align:left;margin-left:10.25pt;margin-top:.45pt;width:387.75pt;height:258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r/JjQ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xQa/y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75" name="Text Box 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5" o:spid="_x0000_s1200" type="#_x0000_t202" style="position:absolute;left:0;text-align:left;margin-left:-5.6pt;margin-top:5.55pt;width:387.75pt;height:258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w6Q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ObvDpD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76" name="Text Box 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6" o:spid="_x0000_s1201" type="#_x0000_t202" style="position:absolute;left:0;text-align:left;margin-left:10.1pt;margin-top:6.8pt;width:387.75pt;height:258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SKgaR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7" name="Text Box 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77" o:spid="_x0000_s1202" type="#_x0000_t202" style="position:absolute;left:0;text-align:left;margin-left:-5.45pt;margin-top:.2pt;width:387.75pt;height:258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AjrQB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78" name="Text Box 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8" o:spid="_x0000_s1203" type="#_x0000_t202" style="position:absolute;left:0;text-align:left;margin-left:10.25pt;margin-top:.45pt;width:387.75pt;height:258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EpNP0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79" name="Text Box 1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9" o:spid="_x0000_s1204" type="#_x0000_t202" style="position:absolute;left:0;text-align:left;margin-left:-5.6pt;margin-top:5.55pt;width:387.75pt;height:258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Ugh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A+Ugh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80" name="Text Box 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0" o:spid="_x0000_s1205" type="#_x0000_t202" style="position:absolute;left:0;text-align:left;margin-left:10.1pt;margin-top:6.8pt;width:387.75pt;height:258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1eolZc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81" name="Text Box 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81" o:spid="_x0000_s1206" type="#_x0000_t202" style="position:absolute;left:0;text-align:left;margin-left:-5.45pt;margin-top:.2pt;width:387.75pt;height:258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ymJwQ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DGIymJ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2" name="Text Box 1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2" o:spid="_x0000_s1207" type="#_x0000_t202" style="position:absolute;left:0;text-align:left;margin-left:10.25pt;margin-top:.45pt;width:387.75pt;height:258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UwVoq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83" name="Text Box 1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3" o:spid="_x0000_s1208" type="#_x0000_t202" style="position:absolute;left:0;text-align:left;margin-left:-5.6pt;margin-top:5.55pt;width:387.75pt;height:258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oJ2cI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84" name="Text Box 1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4" o:spid="_x0000_s1209" type="#_x0000_t202" style="position:absolute;left:0;text-align:left;margin-left:10.1pt;margin-top:6.8pt;width:387.75pt;height:258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DCK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abDCK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85" name="Text Box 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85" o:spid="_x0000_s1210" type="#_x0000_t202" style="position:absolute;left:0;text-align:left;margin-left:-5.45pt;margin-top:.2pt;width:387.75pt;height:258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MRQwg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WyzEUM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6" name="Text Box 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6" o:spid="_x0000_s1211" type="#_x0000_t202" style="position:absolute;left:0;text-align:left;margin-left:10.25pt;margin-top:.45pt;width:387.75pt;height:258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I3kjQIAAEc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hlyN5I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87" name="Text Box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7" o:spid="_x0000_s1212" type="#_x0000_t202" style="position:absolute;left:0;text-align:left;margin-left:-5.6pt;margin-top:5.55pt;width:387.75pt;height:258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IrR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1KIrR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88" name="Text Box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8" o:spid="_x0000_s1213" type="#_x0000_t202" style="position:absolute;left:0;text-align:left;margin-left:10.1pt;margin-top:6.8pt;width:387.75pt;height:258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ROO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KeROO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89" name="Text Box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89" o:spid="_x0000_s1214" type="#_x0000_t202" style="position:absolute;left:0;text-align:left;margin-left:-5.45pt;margin-top:.2pt;width:387.75pt;height:258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L06gu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90" name="Text Box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0" o:spid="_x0000_s1215" type="#_x0000_t202" style="position:absolute;left:0;text-align:left;margin-left:10.25pt;margin-top:.45pt;width:387.75pt;height:258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YNiJH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1" name="Text Box 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1" o:spid="_x0000_s1216" type="#_x0000_t202" style="position:absolute;left:0;text-align:left;margin-left:-5.6pt;margin-top:5.55pt;width:387.75pt;height:258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AhHwQ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W2AIR8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92" name="Text Box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2" o:spid="_x0000_s1217" type="#_x0000_t202" style="position:absolute;left:0;text-align:left;margin-left:10.1pt;margin-top:6.8pt;width:387.75pt;height:258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QBGwg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C+lAEb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93" name="Text Box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93" o:spid="_x0000_s1218" type="#_x0000_t202" style="position:absolute;left:0;text-align:left;margin-left:-5.45pt;margin-top:.2pt;width:387.75pt;height:258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LVkRs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94" name="Text Box 1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4" o:spid="_x0000_s1219" type="#_x0000_t202" style="position:absolute;left:0;text-align:left;margin-left:10.25pt;margin-top:.45pt;width:387.75pt;height:258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1WTjQ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sbtVk4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5" name="Text Box 1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5" o:spid="_x0000_s1220" type="#_x0000_t202" style="position:absolute;left:0;text-align:left;margin-left:-5.6pt;margin-top:5.55pt;width:387.75pt;height:258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+Wewg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MZv5Z7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96" name="Text Box 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6" o:spid="_x0000_s1221" type="#_x0000_t202" style="position:absolute;left:0;text-align:left;margin-left:10.1pt;margin-top:6.8pt;width:387.75pt;height:258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yqu2f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97" name="Text Box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97" o:spid="_x0000_s1222" type="#_x0000_t202" style="position:absolute;left:0;text-align:left;margin-left:-5.45pt;margin-top:.2pt;width:387.75pt;height:258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6sfwwIAACc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Chrqx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98" name="Text Box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8" o:spid="_x0000_s1223" type="#_x0000_t202" style="position:absolute;left:0;text-align:left;margin-left:10.25pt;margin-top:.45pt;width:387.75pt;height:258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TmujA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wGTmu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9" name="Text Box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9" o:spid="_x0000_s1224" type="#_x0000_t202" style="position:absolute;left:0;text-align:left;margin-left:-5.6pt;margin-top:5.55pt;width:387.75pt;height:258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geaMv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0" name="Text Box 2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0" o:spid="_x0000_s1225" type="#_x0000_t202" style="position:absolute;left:0;text-align:left;margin-left:10.1pt;margin-top:6.8pt;width:387.75pt;height:258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NMK5c/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01" name="Text Box 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01" o:spid="_x0000_s1226" type="#_x0000_t202" style="position:absolute;left:0;text-align:left;margin-left:-5.45pt;margin-top:.2pt;width:387.75pt;height:258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XYHwA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OR1dgfAAgAAJw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02" name="Text Box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2" o:spid="_x0000_s1227" type="#_x0000_t202" style="position:absolute;left:0;text-align:left;margin-left:10.25pt;margin-top:.45pt;width:387.75pt;height:258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TvQXy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03" name="Text Box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3" o:spid="_x0000_s1228" type="#_x0000_t202" style="position:absolute;left:0;text-align:left;margin-left:-5.6pt;margin-top:5.55pt;width:387.75pt;height:258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TiG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ukx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GbDQK5MsYM5dabbdW/5dQVtvWE+3DMHyw2jCQcr&#10;3MFHAso5NT1FSWncn/feUR92DqSUNHAscup/b5gTlKgfGrbxbDKd4nWJzPTkNAPG7UtW+xK9qS8N&#10;DOgETqPlkUT9oAZSOlM/wV1bYlQQMc0hdk55cANzGbojBpeRi+UyqsFFsSzc6AfL0TkijQP92D4x&#10;Z/uFCrCLt2Y4LGz+Zq86XbTUZrkJRlZx6RDrDte+B3CNujHtLieeu30+ar3e98UL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KcTiG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4" name="Text Box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4" o:spid="_x0000_s1229" type="#_x0000_t202" style="position:absolute;left:0;text-align:left;margin-left:10.1pt;margin-top:6.8pt;width:387.75pt;height:258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m8E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4Om8E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05" name="Text Box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05" o:spid="_x0000_s1230" type="#_x0000_t202" style="position:absolute;left:0;text-align:left;margin-left:-5.45pt;margin-top:.2pt;width:387.75pt;height:258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pvewg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eXqb3s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06" name="Text Box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6" o:spid="_x0000_s1231" type="#_x0000_t202" style="position:absolute;left:0;text-align:left;margin-left:10.25pt;margin-top:.45pt;width:387.75pt;height:258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cAEjgIAAEcFAAAOAAAAZHJzL2Uyb0RvYy54bWysVEtv2zAMvg/YfxB0X+24T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FxpwAS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07" name="Text Box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7" o:spid="_x0000_s1232" type="#_x0000_t202" style="position:absolute;left:0;text-align:left;margin-left:-5.6pt;margin-top:5.55pt;width:387.75pt;height:258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tVf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ukp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M6GgVyZYgdz6ky3697y6wraesN8uGcOlhtGEw5W&#10;uIOPBJRzanqKktK4P++9oz7sHEgpaeBY5NT/3jAnKFE/NGzj2WQ6xesSmenJaQaM25es9iV6U18a&#10;GNAJnEbLI4n6QQ2kdKZ+gru2xKggYppD7Jzy4AbmMnRHDC4jF8tlVIOLYlm40Q+Wo3NEGgf6sX1i&#10;zvYLFWAXb81wWNj8zV51umipzXITjKzi0iHWHa59D+AadWPaXU48d/t81Hq974s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XftVf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8" name="Text Box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8" o:spid="_x0000_s1233" type="#_x0000_t202" style="position:absolute;left:0;text-align:left;margin-left:10.1pt;margin-top:6.8pt;width:387.75pt;height:258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0wA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KgvTAD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09" name="Text Box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09" o:spid="_x0000_s1234" type="#_x0000_t202" style="position:absolute;left:0;text-align:left;margin-left:-5.45pt;margin-top:.2pt;width:387.75pt;height:258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N1v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J9s3W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10" name="Text Box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0" o:spid="_x0000_s1235" type="#_x0000_t202" style="position:absolute;left:0;text-align:left;margin-left:10.25pt;margin-top:.45pt;width:387.75pt;height:258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cT9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uu3E/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11" name="Text Box 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1" o:spid="_x0000_s1236" type="#_x0000_t202" style="position:absolute;left:0;text-align:left;margin-left:-5.6pt;margin-top:5.55pt;width:387.75pt;height:258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lfJwQ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pMJ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EYY8W1lih3MqTPdrnvLryto6w3z4Z45WG4YTThY&#10;4Q4+ElDOqekpSkrj/rz3jvqwcyClpIFjkVP/e8OcoET90LCNZ5PpFK9LZKYnpxkwbl+y2pfoTX1p&#10;YEBh3yC7SKJ+UAMpnamf4K4tMSqImOYQO6c8uIG5DN0Rg8vIxXIZ1eCiWBZu9IPl6ByRxoF+bJ+Y&#10;s/1CBdjFWzMcFjZ/s1edLlpqs9wEI6u4dK+49j2Aa9SNaXc58dzt81Hr9b4vXg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eTZXyc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12" name="Text Box 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2" o:spid="_x0000_s1237" type="#_x0000_t202" style="position:absolute;left:0;text-align:left;margin-left:10.1pt;margin-top:6.8pt;width:387.75pt;height:258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1/I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A3zX8j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13" name="Text Box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13" o:spid="_x0000_s1238" type="#_x0000_t202" style="position:absolute;left:0;text-align:left;margin-left:-5.45pt;margin-top:.2pt;width:387.75pt;height:258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hlI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pNj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c2GgVyZYgdz6ky3697y6wraesN8uGcOlhtGEw5W&#10;uIOPBJRzanqKktK4P++9oz7sHEgpaeBY5NT/3jAnKFE/NGzj2WQ6xesSmenJaQaM25es9iV6U18a&#10;GNAJnEbLI4n6QQ2kdKZ+gru2xKggYppD7Jzy4AbmMnRHDC4jF8tlVIOLYlm40Q+Wo3NEGgf6sX1i&#10;zvYLFWAXb81wWNj8zV51umipzXITjKzi0iHWHa59D+AadWPaXU48d/t81Hq974sX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JcyGU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14" name="Text Box 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4" o:spid="_x0000_s1239" type="#_x0000_t202" style="position:absolute;left:0;text-align:left;margin-left:10.25pt;margin-top:.45pt;width:387.75pt;height:258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GuOGHO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15" name="Text Box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5" o:spid="_x0000_s1240" type="#_x0000_t202" style="position:absolute;left:0;text-align:left;margin-left:-5.6pt;margin-top:5.55pt;width:387.75pt;height:258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boQwg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OQ5uhD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16" name="Text Box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6" o:spid="_x0000_s1241" type="#_x0000_t202" style="position:absolute;left:0;text-align:left;margin-left:10.1pt;margin-top:6.8pt;width:387.75pt;height:258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LIRww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Q/LIR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17" name="Text Box 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17" o:spid="_x0000_s1242" type="#_x0000_t202" style="position:absolute;left:0;text-align:left;margin-left:-5.45pt;margin-top:.2pt;width:387.75pt;height:258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fSR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pNT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Z0NA7kyxQ7m1Jlu173l1xW09Yb5cM8cLDeMJhys&#10;cAcfCSjn1PQUJaVxf957R33YOZBS0sCxyKn/vWFOUKJ+aNjGs8l0itclMtOT0wwYty9Z7Uv0pr40&#10;MKATOI2WRxL1gxpI6Uz9BHdtiVFBxDSH2DnlwQ3MZeiOGFxGLpbLqAYXxbJwox8sR+eINA70Y/vE&#10;nO0XKsAu3prhsLD5m73qdNFSm+UmGFnFpUOsO1z7HsA16sa0u5x47vb5qPV63xcv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Ao99J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18" name="Text Box 2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8" o:spid="_x0000_s1243" type="#_x0000_t202" style="position:absolute;left:0;text-align:left;margin-left:10.25pt;margin-top:.45pt;width:387.75pt;height:258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HRO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Kix0T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19" name="Text Box 2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19" o:spid="_x0000_s1244" type="#_x0000_t202" style="position:absolute;left:0;text-align:left;margin-left:-5.6pt;margin-top:5.55pt;width:387.75pt;height:258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/yh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CL/yh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20" name="Text Box 2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0" o:spid="_x0000_s1245" type="#_x0000_t202" style="position:absolute;left:0;text-align:left;margin-left:10.1pt;margin-top:6.8pt;width:387.75pt;height:258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WzXBBM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21" name="Text Box 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21" o:spid="_x0000_s1246" type="#_x0000_t202" style="position:absolute;left:0;text-align:left;margin-left:-5.45pt;margin-top:.2pt;width:387.75pt;height:258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EVAwQ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f9EVA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22" name="Text Box 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2" o:spid="_x0000_s1247" type="#_x0000_t202" style="position:absolute;left:0;text-align:left;margin-left:10.25pt;margin-top:.45pt;width:387.75pt;height:258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AEpBRe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23" name="Text Box 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3" o:spid="_x0000_s1248" type="#_x0000_t202" style="position:absolute;left:0;text-align:left;margin-left:-5.6pt;margin-top:5.55pt;width:387.75pt;height:258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AvB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tkx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GbDQK5MsYM5dabbdW/5dQVtvWE+3DMHyw2jCQcr&#10;3MFHAso5NT1FSWncn/feUR92DqSUNHAscup/b5gTlKgfGrbxbDKd4nWJzPTkNAPG7UtW+xK9qS8N&#10;DOgETqPlkUT9oAZSOlM/wV1bYlQQMc0hdk55cANzGbojBpeRi+UyqsFFsSzc6AfL0TkijQP92D4x&#10;Z/uFCrCLt2Y4LGz+Zq86XbTUZrkJRlZx6RDrDte+B3CNujHtLieeu30+ar3e98UL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x8AvB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24" name="Text Box 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4" o:spid="_x0000_s1249" type="#_x0000_t202" style="position:absolute;left:0;text-align:left;margin-left:10.1pt;margin-top:6.8pt;width:387.75pt;height:258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1xD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Du1xD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25" name="Text Box 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25" o:spid="_x0000_s1250" type="#_x0000_t202" style="position:absolute;left:0;text-align:left;margin-left:-5.45pt;margin-top:.2pt;width:387.75pt;height:258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6iZwQ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C+6iZ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26" name="Text Box 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6" o:spid="_x0000_s1251" type="#_x0000_t202" style="position:absolute;left:0;text-align:left;margin-left:10.25pt;margin-top:.45pt;width:387.75pt;height:258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cOQjgIAAEcFAAAOAAAAZHJzL2Uyb0RvYy54bWysVEtv2zAMvg/YfxB0X+24T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BY5w5C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27" name="Text Box 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7" o:spid="_x0000_s1252" type="#_x0000_t202" style="position:absolute;left:0;text-align:left;margin-left:-5.6pt;margin-top:5.55pt;width:387.75pt;height:258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+YY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tkp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M6GgVyZYgdz6ky3697y6wraesN8uGcOlhtGEw5W&#10;uIOPBJRzanqKktK4P++9oz7sHEgpaeBY5NT/3jAnKFE/NGzj2WQ6xesSmenJaQaM25es9iV6U18a&#10;GNAJnEbLI4n6QQ2kdKZ+gru2xKggYppD7Jzy4AbmMnRHDC4jF8tlVIOLYlm40Q+Wo3NEGgf6sX1i&#10;zvYLFWAXb81wWNj8zV51umipzXITjKzi0iHWHa59D+AadWPaXU48d/t81Hq974s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s/+YY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28" name="Text Box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8" o:spid="_x0000_s1253" type="#_x0000_t202" style="position:absolute;left:0;text-align:left;margin-left:10.1pt;margin-top:6.8pt;width:387.75pt;height:258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n9H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NOuf0f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29" name="Text Box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29" o:spid="_x0000_s1254" type="#_x0000_t202" style="position:absolute;left:0;text-align:left;margin-left:-5.45pt;margin-top:.2pt;width:387.75pt;height:258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e4o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OTt7i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30" name="Text Box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0" o:spid="_x0000_s1255" type="#_x0000_t202" style="position:absolute;left:0;text-align:left;margin-left:10.25pt;margin-top:.45pt;width:387.75pt;height:258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cdp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8L3Ha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1" name="Text Box 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1" o:spid="_x0000_s1256" type="#_x0000_t202" style="position:absolute;left:0;text-align:left;margin-left:-5.6pt;margin-top:5.55pt;width:387.75pt;height:258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2SOwQ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scT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Y0w4tvKFDuYU2e6XfeWX1fQ1hvmwz1zsNwwmnCw&#10;wh18JKCcU9NTlJTG/XnvHfVh50BKSQPHIqf+94Y5QYn6oWEbzybTKV6XyExPTjNg3L5ktS/Rm/rS&#10;wIDCvkF2kUT9oAZSOlM/wV1bYlQQMc0hdk55cANzGbojBpeRi+UyqsFFsSzc6AfL0TkijQP92D4x&#10;Z/uFCrCLt2Y4LGz+Zq86XbTUZrkJRlZx6V5x7XsA16gb0+5y4rnb56PW631fvA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Ardkjs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32" name="Text Box 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2" o:spid="_x0000_s1257" type="#_x0000_t202" style="position:absolute;left:0;text-align:left;margin-left:10.1pt;margin-top:6.8pt;width:387.75pt;height:258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myP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scZ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I4DuTLFDubUmW7XveXXFbT1hvlwzxwsN4wmHKxw&#10;Bx8JKOfU9BQlpXF/3ntHfdg5kFLSwLHIqf+9YU5Qon5o2MazyXSK1yUy05PTDBi3L1ntS/SmvjQw&#10;oBM4jZZHEvWDGkjpTP0Ed22JUUHENIfYOeXBDcxl6I4YXEYulsuoBhfFsnCjHyxH54g0DvRj+8Sc&#10;7RcqwC7emuGwsPmbvep00VKb5SYYWcWlQ6w7XPsewDXqxrS7nHju9vmo9XrfFy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HZybI/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33" name="Text Box 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33" o:spid="_x0000_s1258" type="#_x0000_t202" style="position:absolute;left:0;text-align:left;margin-left:-5.45pt;margin-top:.2pt;width:387.75pt;height:258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yoPww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OyzKg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34" name="Text Box 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4" o:spid="_x0000_s1259" type="#_x0000_t202" style="position:absolute;left:0;text-align:left;margin-left:10.25pt;margin-top:.45pt;width:387.75pt;height:258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hvnjgIAAEcFAAAOAAAAZHJzL2Uyb0RvYy54bWysVEtv2zAMvg/YfxB0X+04b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CHeG+e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5" name="Text Box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5" o:spid="_x0000_s1260" type="#_x0000_t202" style="position:absolute;left:0;text-align:left;margin-left:-5.6pt;margin-top:5.55pt;width:387.75pt;height:258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lXwg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J+4iVf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36" name="Text Box 2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6" o:spid="_x0000_s1261" type="#_x0000_t202" style="position:absolute;left:0;text-align:left;margin-left:10.1pt;margin-top:6.8pt;width:387.75pt;height:258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YFWww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rfYFW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37" name="Text Box 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37" o:spid="_x0000_s1262" type="#_x0000_t202" style="position:absolute;left:0;text-align:left;margin-left:-5.45pt;margin-top:.2pt;width:387.75pt;height:258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MfW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HG8x9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38" name="Text Box 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8" o:spid="_x0000_s1263" type="#_x0000_t202" style="position:absolute;left:0;text-align:left;margin-left:10.25pt;margin-top:.45pt;width:387.75pt;height:258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Hfa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YHx32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9" name="Text Box 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9" o:spid="_x0000_s1264" type="#_x0000_t202" style="position:absolute;left:0;text-align:left;margin-left:-5.6pt;margin-top:5.55pt;width:387.75pt;height:258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s/m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5rs/m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0" name="Text Box 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0" o:spid="_x0000_s1265" type="#_x0000_t202" style="position:absolute;left:0;text-align:left;margin-left:10.1pt;margin-top:6.8pt;width:387.75pt;height:258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m04Sqs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41" name="Text Box 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41" o:spid="_x0000_s1266" type="#_x0000_t202" style="position:absolute;left:0;text-align:left;margin-left:-5.45pt;margin-top:.2pt;width:387.75pt;height:258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xGJwQ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SdxGJ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42" name="Text Box 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2" o:spid="_x0000_s1267" type="#_x0000_t202" style="position:absolute;left:0;text-align:left;margin-left:10.25pt;margin-top:.45pt;width:387.75pt;height:258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m1JgO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43" name="Text Box 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3" o:spid="_x0000_s1268" type="#_x0000_t202" style="position:absolute;left:0;text-align:left;margin-left:-5.6pt;margin-top:5.55pt;width:387.75pt;height:258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18I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8c18I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4" name="Text Box 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4" o:spid="_x0000_s1269" type="#_x0000_t202" style="position:absolute;left:0;text-align:left;margin-left:10.1pt;margin-top:6.8pt;width:387.75pt;height:258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AiK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44CIr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715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45" name="Text Box 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45" o:spid="_x0000_s1270" type="#_x0000_t202" style="position:absolute;left:0;text-align:left;margin-left:-5.45pt;margin-top:.2pt;width:387.75pt;height:258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PxQwg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j3j8UM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46" name="Text Box 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6" o:spid="_x0000_s1271" type="#_x0000_t202" style="position:absolute;left:0;text-align:left;margin-left:10.25pt;margin-top:.45pt;width:387.75pt;height:258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7f3jgIAAEcFAAAOAAAAZHJzL2Uyb0RvYy54bWysVEtv2zAMvg/YfxB0X+24T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InPt/e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47" name="Text Box 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7" o:spid="_x0000_s1272" type="#_x0000_t202" style="position:absolute;left:0;text-align:left;margin-left:-5.6pt;margin-top:5.55pt;width:387.75pt;height:258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LLR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hfLLR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8" name="Text Box 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8" o:spid="_x0000_s1273" type="#_x0000_t202" style="position:absolute;left:0;text-align:left;margin-left:10.1pt;margin-top:6.8pt;width:387.75pt;height:258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SuOwg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F4tK47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49" name="Text Box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49" o:spid="_x0000_s1274" type="#_x0000_t202" style="position:absolute;left:0;text-align:left;margin-left:-5.45pt;margin-top:.2pt;width:387.75pt;height:258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Gluuu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777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50" name="Text Box 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0" o:spid="_x0000_s1275" type="#_x0000_t202" style="position:absolute;left:0;text-align:left;margin-left:10.25pt;margin-top:.45pt;width:387.75pt;height:258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G9Lsw6LAgAARw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51" name="Text Box 2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1" o:spid="_x0000_s1276" type="#_x0000_t202" style="position:absolute;left:0;text-align:left;margin-left:-5.6pt;margin-top:5.55pt;width:387.75pt;height:258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DBHwQ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jzQwR8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52" name="Text Box 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2" o:spid="_x0000_s1277" type="#_x0000_t202" style="position:absolute;left:0;text-align:left;margin-left:10.1pt;margin-top:6.8pt;width:387.75pt;height:258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ThGwg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PvxOEb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53" name="Text Box 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53" o:spid="_x0000_s1278" type="#_x0000_t202" style="position:absolute;left:0;text-align:left;margin-left:-5.45pt;margin-top:.2pt;width:387.75pt;height:258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H7Gww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GEwfs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54" name="Text Box 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4" o:spid="_x0000_s1279" type="#_x0000_t202" style="position:absolute;left:0;text-align:left;margin-left:10.25pt;margin-top:.45pt;width:387.75pt;height:258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G+AjgIAAEcFAAAOAAAAZHJzL2Uyb0RvYy54bWysVEtv2zAMvg/YfxB0X+24T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L4ob4C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55" name="Text Box 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5" o:spid="_x0000_s1280" type="#_x0000_t202" style="position:absolute;left:0;text-align:left;margin-left:-5.6pt;margin-top:5.55pt;width:387.75pt;height:258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SO92e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56" name="Text Box 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6" o:spid="_x0000_s1281" type="#_x0000_t202" style="position:absolute;left:0;text-align:left;margin-left:10.1pt;margin-top:6.8pt;width:387.75pt;height:258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tWfww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m/tWf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57" name="Text Box 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57" o:spid="_x0000_s1282" type="#_x0000_t202" style="position:absolute;left:0;text-align:left;margin-left:-5.45pt;margin-top:.2pt;width:387.75pt;height:258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Pw/kx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58" name="Text Box 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8" o:spid="_x0000_s1283" type="#_x0000_t202" style="position:absolute;left:0;text-align:left;margin-left:10.25pt;margin-top:.45pt;width:387.75pt;height:258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/4oDv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59" name="Text Box 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9" o:spid="_x0000_s1284" type="#_x0000_t202" style="position:absolute;left:0;text-align:left;margin-left:-5.6pt;margin-top:5.55pt;width:387.75pt;height:258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0LZsv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60" name="Text Box 2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0" o:spid="_x0000_s1285" type="#_x0000_t202" style="position:absolute;left:0;text-align:left;margin-left:10.1pt;margin-top:6.8pt;width:387.75pt;height:258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K03por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61" name="Text Box 2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61" o:spid="_x0000_s1286" type="#_x0000_t202" style="position:absolute;left:0;text-align:left;margin-left:-5.45pt;margin-top:.2pt;width:387.75pt;height:258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iLOwQ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rMJ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EYY8W1lih3MqTPdrnvLryto6w3z4Z45WG4YTThY&#10;4Q4+ElDOqekpSkrj/rz3jvqwcyClpIFjkVP/e8OcoET90LCNZ5PpFK9LZKYnpxkwbl+y2pfoTX1p&#10;YEBh3yC7SKJ+UAMpnamf4K4tMSqImOYQO6c8uIG5DN0Rg8vIxXIZ1eCiWBZu9IPl6ByRxoF+bJ+Y&#10;s/1CBdjFWzMcFjZ/s1edLlpqs9wEI6u4dK+49j2Aa9SNaXc58dzt81Hr9b4vX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Bp9iLO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62" name="Text Box 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2" o:spid="_x0000_s1287" type="#_x0000_t202" style="position:absolute;left:0;text-align:left;margin-left:10.25pt;margin-top:.45pt;width:387.75pt;height:258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0QJjr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63" name="Text Box 2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3" o:spid="_x0000_s1288" type="#_x0000_t202" style="position:absolute;left:0;text-align:left;margin-left:-5.6pt;margin-top:5.55pt;width:387.75pt;height:258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mxP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rNj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c2GgVyZYgdz6ky3697y6wraesN8uGcOlhtGEw5W&#10;uIOPBJRzanqKktK4P++9oz7sHEgpaeBY5NT/3jAnKFE/NGzj2WQ6xesSmenJaQaM25es9iV6U18a&#10;GNAJnEbLI4n6QQ2kdKZ+gru2xKggYppD7Jzy4AbmMnRHDC4jF8tlVIOLYlm40Q+Wo3NEGgf6sX1i&#10;zvYLFWAXb81wWNj8zV51umipzXITjKzi0iHWHa59D+AadWPaXU48d/t81Hq974s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H8mxP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64" name="Text Box 2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4" o:spid="_x0000_s1289" type="#_x0000_t202" style="position:absolute;left:0;text-align:left;margin-left:10.1pt;margin-top:6.8pt;width:387.75pt;height:258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TvN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1uTvN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65" name="Text Box 2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65" o:spid="_x0000_s1290" type="#_x0000_t202" style="position:absolute;left:0;text-align:left;margin-left:-5.45pt;margin-top:.2pt;width:387.75pt;height:258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c8Xwg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9PnPF8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66" name="Text Box 2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6" o:spid="_x0000_s1291" type="#_x0000_t202" style="position:absolute;left:0;text-align:left;margin-left:10.25pt;margin-top:.45pt;width:387.75pt;height:258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7RjjgIAAEcFAAAOAAAAZHJzL2Uyb0RvYy54bWysVEtv2zAMvg/YfxB0X+24T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MOftGO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9992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67" name="Text Box 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7" o:spid="_x0000_s1292" type="#_x0000_t202" style="position:absolute;left:0;text-align:left;margin-left:-5.6pt;margin-top:5.55pt;width:387.75pt;height:258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YGW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rNT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Z0NA7kyxQ7m1Jlu173l1xW09Yb5cM8cLDeMJhys&#10;cAcfCSjn1PQUJaVxf957R33YOZBS0sCxyKn/vWFOUKJ+aNjGs8l0itclMtOT0wwYty9Z7Uv0pr40&#10;MKATOI2WRxL1gxpI6Uz9BHdtiVFBxDSH2DnlwQ3MZeiOGFxGLpbLqAYXxbJwox8sR+eINA70Y/vE&#10;nO0XKsAu3prhsLD5m73qdNFSm+UmGFnFpUOsO1z7HsA16sa0u5x47vb5qPV63xcv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a/YGW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68" name="Text Box 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8" o:spid="_x0000_s1293" type="#_x0000_t202" style="position:absolute;left:0;text-align:left;margin-left:10.1pt;margin-top:6.8pt;width:387.75pt;height:258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BjJ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lrBjJ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69" name="Text Box 2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69" o:spid="_x0000_s1294" type="#_x0000_t202" style="position:absolute;left:0;text-align:left;margin-left:-5.45pt;margin-top:.2pt;width:387.75pt;height:258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4mm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BLvia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70" name="Text Box 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0" o:spid="_x0000_s1295" type="#_x0000_t202" style="position:absolute;left:0;text-align:left;margin-left:10.25pt;margin-top:.45pt;width:387.75pt;height:258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7Ca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JRuwm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1" name="Text Box 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1" o:spid="_x0000_s1296" type="#_x0000_t202" style="position:absolute;left:0;text-align:left;margin-left:-5.6pt;margin-top:5.55pt;width:387.75pt;height:258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QMAwQ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qcT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Y0w4tvKFDuYU2e6XfeWX1fQ1hvmwz1zsNwwmnCw&#10;wh18JKCcU9NTlJTG/XnvHfVh50BKSQPHIqf+94Y5QYn6oWEbzybTKV6XyExPTjNg3L5ktS/Rm/rS&#10;wIDCvkF2kUT9oAZSOlM/wV1bYlQQMc0hdk55cANzGbojBpeRi+UyqsFFsSzc6AfL0TkijQP92D4x&#10;Z/uFCrCLt2Y4LGz+Zq86XbTUZrkJRlZx6V5x7XsA16gb0+5y4rnb56PW631fvA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9LUDAM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72" name="Text Box 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2" o:spid="_x0000_s1297" type="#_x0000_t202" style="position:absolute;left:0;text-align:left;margin-left:10.1pt;margin-top:6.8pt;width:387.75pt;height:258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AsB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qcZ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I4DuTLFDubUmW7XveXXFbT1hvlwzxwsN4wmHKxw&#10;Bx8JKOfU9BQlpXF/3ntHfdg5kFLSwLHIqf+9YU5Qon5o2MazyXSK1yUy05PTDBi3L1ntS/SmvjQw&#10;oBM4jZZHEvWDGkjpTP0Ed22JUUHENIfYOeXBDcxl6I4YXEYulsuoBhfFsnCjHyxH54g0DvRj+8Sc&#10;7RcqwC7emuGwsPmbvep00VKb5SYYWcWlQ6w7XPsewDXqxrS7nHju9vmo9XrfFy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BwCwH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73" name="Text Box 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73" o:spid="_x0000_s1298" type="#_x0000_t202" style="position:absolute;left:0;text-align:left;margin-left:-5.45pt;margin-top:.2pt;width:387.75pt;height:258pt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U2B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BqxTY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74" name="Text Box 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4" o:spid="_x0000_s1299" type="#_x0000_t202" style="position:absolute;left:0;text-align:left;margin-left:10.25pt;margin-top:.45pt;width:387.75pt;height:258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PR4bBS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5" name="Text Box 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5" o:spid="_x0000_s1300" type="#_x0000_t202" style="position:absolute;left:0;text-align:left;margin-left:-5.6pt;margin-top:5.55pt;width:387.75pt;height:258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7Zwg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Gm67tn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76" name="Text Box 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6" o:spid="_x0000_s1301" type="#_x0000_t202" style="position:absolute;left:0;text-align:left;margin-left:10.1pt;margin-top:6.8pt;width:387.75pt;height:258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+bYwg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B1/5tj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77" name="Text Box 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77" o:spid="_x0000_s1302" type="#_x0000_t202" style="position:absolute;left:0;text-align:left;margin-left:-5.45pt;margin-top:.2pt;width:387.75pt;height:258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Ie+oF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78" name="Text Box 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8" o:spid="_x0000_s1303" type="#_x0000_t202" style="position:absolute;left:0;text-align:left;margin-left:10.25pt;margin-top:.45pt;width:387.75pt;height:258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tdoAK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9" name="Text Box 2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9" o:spid="_x0000_s1304" type="#_x0000_t202" style="position:absolute;left:0;text-align:left;margin-left:-5.6pt;margin-top:5.55pt;width:387.75pt;height:258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Kho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PrKho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0" name="Text Box 2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0" o:spid="_x0000_s1305" type="#_x0000_t202" style="position:absolute;left:0;text-align:left;margin-left:10.1pt;margin-top:6.8pt;width:387.75pt;height:258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Fq/xSz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81" name="Text Box 2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81" o:spid="_x0000_s1306" type="#_x0000_t202" style="position:absolute;left:0;text-align:left;margin-left:-5.45pt;margin-top:.2pt;width:387.75pt;height:258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snAwQ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BJdsnA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82" name="Text Box 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2" o:spid="_x0000_s1307" type="#_x0000_t202" style="position:absolute;left:0;text-align:left;margin-left:10.25pt;margin-top:.45pt;width:387.75pt;height:258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pb+J94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83" name="Text Box 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3" o:spid="_x0000_s1308" type="#_x0000_t202" style="position:absolute;left:0;text-align:left;margin-left:-5.6pt;margin-top:5.55pt;width:387.75pt;height:258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odB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ncodB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4" name="Text Box 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4" o:spid="_x0000_s1309" type="#_x0000_t202" style="position:absolute;left:0;text-align:left;margin-left:10.1pt;margin-top:6.8pt;width:387.75pt;height:258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VOdDD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85" name="Text Box 2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85" o:spid="_x0000_s1310" type="#_x0000_t202" style="position:absolute;left:0;text-align:left;margin-left:-5.45pt;margin-top:.2pt;width:387.75pt;height:258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1HkkGc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86" name="Text Box 2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6" o:spid="_x0000_s1311" type="#_x0000_t202" style="position:absolute;left:0;text-align:left;margin-left:10.25pt;margin-top:.45pt;width:387.75pt;height:258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LciXjm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87" name="Text Box 2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7" o:spid="_x0000_s1312" type="#_x0000_t202" style="position:absolute;left:0;text-align:left;margin-left:-5.6pt;margin-top:5.55pt;width:387.75pt;height:258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WqY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6fWqY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8" name="Text Box 2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8" o:spid="_x0000_s1313" type="#_x0000_t202" style="position:absolute;left:0;text-align:left;margin-left:10.1pt;margin-top:6.8pt;width:387.75pt;height:258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PPH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FLPPH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89" name="Text Box 2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89" o:spid="_x0000_s1314" type="#_x0000_t202" style="position:absolute;left:0;text-align:left;margin-left:-5.45pt;margin-top:.2pt;width:387.75pt;height:258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2Ko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DJvYq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90" name="Text Box 2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0" o:spid="_x0000_s1315" type="#_x0000_t202" style="position:absolute;left:0;text-align:left;margin-left:10.25pt;margin-top:.45pt;width:387.75pt;height:258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FGmWsC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91" name="Text Box 2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1" o:spid="_x0000_s1316" type="#_x0000_t202" style="position:absolute;left:0;text-align:left;margin-left:-5.6pt;margin-top:5.55pt;width:387.75pt;height:258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egOwQ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mcT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Y0w4tvKFDuYU2e6XfeWX1fQ1hvmwz1zsNwwmnCw&#10;wh18JKCcU9NTlJTG/XnvHfVh50BKSQPHIqf+94Y5QYn6oWEbzybTKV6XyExPTjNg3L5ktS/Rm/rS&#10;wIDCvkF2kUT9oAZSOlM/wV1bYlQQMc0hdk55cANzGbojBpeRi+UyqsFFsSzc6AfL0TkijQP92D4x&#10;Z/uFCrCLt2Y4LGz+Zq86XbTUZrkJRlZx6V5x7XsA16gb0+5y4rnb56PW631fvA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1DXoDs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92" name="Text Box 2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2" o:spid="_x0000_s1317" type="#_x0000_t202" style="position:absolute;left:0;text-align:left;margin-left:10.1pt;margin-top:6.8pt;width:387.75pt;height:258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OAP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KDw4A/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93" name="Text Box 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93" o:spid="_x0000_s1318" type="#_x0000_t202" style="position:absolute;left:0;text-align:left;margin-left:-5.45pt;margin-top:.2pt;width:387.75pt;height:258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aaP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Doxpo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94" name="Text Box 2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4" o:spid="_x0000_s1319" type="#_x0000_t202" style="position:absolute;left:0;text-align:left;margin-left:10.25pt;margin-top:.45pt;width:387.75pt;height:258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IDFhk6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95" name="Text Box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5" o:spid="_x0000_s1320" type="#_x0000_t202" style="position:absolute;left:0;text-align:left;margin-left:-5.6pt;margin-top:5.55pt;width:387.75pt;height:258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gXXwg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Ek6Bdf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96" name="Text Box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6" o:spid="_x0000_s1321" type="#_x0000_t202" style="position:absolute;left:0;text-align:left;margin-left:10.1pt;margin-top:6.8pt;width:387.75pt;height:258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w3Www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9/w3W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97" name="Text Box 2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97" o:spid="_x0000_s1322" type="#_x0000_t202" style="position:absolute;left:0;text-align:left;margin-left:-5.45pt;margin-top:.2pt;width:387.75pt;height:258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ktW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Kc+S1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98" name="Text Box 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8" o:spid="_x0000_s1323" type="#_x0000_t202" style="position:absolute;left:0;text-align:left;margin-left:10.25pt;margin-top:.45pt;width:387.75pt;height:258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+pz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wWfqc4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99" name="Text Box 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9" o:spid="_x0000_s1324" type="#_x0000_t202" style="position:absolute;left:0;text-align:left;margin-left:-5.6pt;margin-top:5.55pt;width:387.75pt;height:258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vLENm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00" name="Text Box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0" o:spid="_x0000_s1325" type="#_x0000_t202" style="position:absolute;left:0;text-align:left;margin-left:10.1pt;margin-top:6.8pt;width:387.75pt;height:258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CMaKKj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01" name="Text Box 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01" o:spid="_x0000_s1326" type="#_x0000_t202" style="position:absolute;left:0;text-align:left;margin-left:-5.45pt;margin-top:.2pt;width:387.75pt;height:258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waJ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BeuwaJ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02" name="Text Box 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2" o:spid="_x0000_s1327" type="#_x0000_t202" style="position:absolute;left:0;text-align:left;margin-left:10.25pt;margin-top:.45pt;width:387.75pt;height:258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VmBjQ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oSFZg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03" name="Text Box 3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3" o:spid="_x0000_s1328" type="#_x0000_t202" style="position:absolute;left:0;text-align:left;margin-left:-5.6pt;margin-top:5.55pt;width:387.75pt;height:258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0gIww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wv0gI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04" name="Text Box 3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4" o:spid="_x0000_s1329" type="#_x0000_t202" style="position:absolute;left:0;text-align:left;margin-left:10.1pt;margin-top:6.8pt;width:387.75pt;height:258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B+KwwIAACcGAAAOAAAAZHJzL2Uyb0RvYy54bWysVFtP2zAUfp+0/2D5fSRtQz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C9B+K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05" name="Text Box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05" o:spid="_x0000_s1330" type="#_x0000_t202" style="position:absolute;left:0;text-align:left;margin-left:-5.45pt;margin-top:.2pt;width:387.75pt;height:258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OtQ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w7TrUM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06" name="Text Box 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6" o:spid="_x0000_s1331" type="#_x0000_t202" style="position:absolute;left:0;text-align:left;margin-left:10.25pt;margin-top:.45pt;width:387.75pt;height:258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5Pjg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LO8jk+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07" name="Text Box 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7" o:spid="_x0000_s1332" type="#_x0000_t202" style="position:absolute;left:0;text-align:left;margin-left:-5.6pt;margin-top:5.55pt;width:387.75pt;height:258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KXR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tsKXR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08" name="Text Box 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8" o:spid="_x0000_s1333" type="#_x0000_t202" style="position:absolute;left:0;text-align:left;margin-left:10.1pt;margin-top:6.8pt;width:387.75pt;height:258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TyO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S4TyO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09" name="Text Box 3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09" o:spid="_x0000_s1334" type="#_x0000_t202" style="position:absolute;left:0;text-align:left;margin-left:-5.45pt;margin-top:.2pt;width:387.75pt;height:258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q3h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CWire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10" name="Text Box 3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0" o:spid="_x0000_s1335" type="#_x0000_t202" style="position:absolute;left:0;text-align:left;margin-left:10.25pt;margin-top:.45pt;width:387.75pt;height:258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Iq2jQ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VTiKt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1" name="Text Box 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1" o:spid="_x0000_s1336" type="#_x0000_t202" style="position:absolute;left:0;text-align:left;margin-left:-5.6pt;margin-top:5.55pt;width:387.75pt;height:258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CdH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w/gnR8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12" name="Text Box 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2" o:spid="_x0000_s1337" type="#_x0000_t202" style="position:absolute;left:0;text-align:left;margin-left:10.1pt;margin-top:6.8pt;width:387.75pt;height:258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S9G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Hk8y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R0HcmWKHcypM92ue8uvK2jrDfPhnjlYbhhNOFjh&#10;Dj4SUM6p6SlKSuP+vPeO+rBzIKWkgWORU/97w5ygRP3QsI1nk+kUr0tkpienGTBuX7Lal+hNfWlg&#10;QCdwGi2PJOoHNZDSmfoJ7toSo4KIaQ6xc8qDG5jL0B0xuIxcLJdRDS6KZeFGP1iOzhFpHOjH9ok5&#10;2y9UgF28NcNhYfM3e9XpoqU2y00wsopLh1h3uPY9gGvUjWl3OfHc7fNR6/W+L14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Lc9L0b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13" name="Text Box 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13" o:spid="_x0000_s1338" type="#_x0000_t202" style="position:absolute;left:0;text-align:left;margin-left:-5.45pt;margin-top:.2pt;width:387.75pt;height:258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GnGww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C38ac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14" name="Text Box 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4" o:spid="_x0000_s1339" type="#_x0000_t202" style="position:absolute;left:0;text-align:left;margin-left:10.25pt;margin-top:.45pt;width:387.75pt;height:258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IRbVji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5" name="Text Box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5" o:spid="_x0000_s1340" type="#_x0000_t202" style="position:absolute;left:0;text-align:left;margin-left:-5.6pt;margin-top:5.55pt;width:387.75pt;height:258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8qe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F73yp7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16" name="Text Box 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6" o:spid="_x0000_s1341" type="#_x0000_t202" style="position:absolute;left:0;text-align:left;margin-left:10.1pt;margin-top:6.8pt;width:387.75pt;height:258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sKfww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qMsKf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637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17" name="Text Box 3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17" o:spid="_x0000_s1342" type="#_x0000_t202" style="position:absolute;left:0;text-align:left;margin-left:-5.45pt;margin-top:.2pt;width:387.75pt;height:258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4Qf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LDzhB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18" name="Text Box 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8" o:spid="_x0000_s1343" type="#_x0000_t202" style="position:absolute;left:0;text-align:left;margin-left:10.25pt;margin-top:.45pt;width:387.75pt;height:258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ToFjQ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xfk6B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9" name="Text Box 3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9" o:spid="_x0000_s1344" type="#_x0000_t202" style="position:absolute;left:0;text-align:left;margin-left:-5.6pt;margin-top:5.55pt;width:387.75pt;height:258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Ywv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44Ywv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0" name="Text Box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0" o:spid="_x0000_s1345" type="#_x0000_t202" style="position:absolute;left:0;text-align:left;margin-left:10.1pt;margin-top:6.8pt;width:387.75pt;height:258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OH7sYr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21" name="Text Box 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21" o:spid="_x0000_s1346" type="#_x0000_t202" style="position:absolute;left:0;text-align:left;margin-left:-5.45pt;margin-top:.2pt;width:387.75pt;height:258pt;z-index:2520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jXOwQ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lOjXO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22" name="Text Box 3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2" o:spid="_x0000_s1347" type="#_x0000_t202" style="position:absolute;left:0;text-align:left;margin-left:10.25pt;margin-top:.45pt;width:387.75pt;height:258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63FaF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23" name="Text Box 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3" o:spid="_x0000_s1348" type="#_x0000_t202" style="position:absolute;left:0;text-align:left;margin-left:-5.6pt;margin-top:5.55pt;width:387.75pt;height:258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ntPww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LPntP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4" name="Text Box 3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4" o:spid="_x0000_s1349" type="#_x0000_t202" style="position:absolute;left:0;text-align:left;margin-left:10.1pt;margin-top:6.8pt;width:387.75pt;height:258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5dSzN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25" name="Text Box 3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25" o:spid="_x0000_s1350" type="#_x0000_t202" style="position:absolute;left:0;text-align:left;margin-left:-5.45pt;margin-top:.2pt;width:387.75pt;height:258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dgX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4NdgX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26" name="Text Box 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6" o:spid="_x0000_s1351" type="#_x0000_t202" style="position:absolute;left:0;text-align:left;margin-left:10.25pt;margin-top:.45pt;width:387.75pt;height:258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I3bjgIAAEcFAAAOAAAAZHJzL2Uyb0RvYy54bWysVEtv2zAMvg/YfxB0X+24T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Pnsjdu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27" name="Text Box 3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7" o:spid="_x0000_s1352" type="#_x0000_t202" style="position:absolute;left:0;text-align:left;margin-left:-5.6pt;margin-top:5.55pt;width:387.75pt;height:258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ZaW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FYxlpb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8" name="Text Box 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8" o:spid="_x0000_s1353" type="#_x0000_t202" style="position:absolute;left:0;text-align:left;margin-left:10.1pt;margin-top:6.8pt;width:387.75pt;height:258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A/Jww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pYA/J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29" name="Text Box 3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29" o:spid="_x0000_s1354" type="#_x0000_t202" style="position:absolute;left:0;text-align:left;margin-left:-5.45pt;margin-top:.2pt;width:387.75pt;height:258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F4jnq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30" name="Text Box 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0" o:spid="_x0000_s1355" type="#_x0000_t202" style="position:absolute;left:0;text-align:left;margin-left:10.25pt;margin-top:.45pt;width:387.75pt;height:258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B9oiSK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31" name="Text Box 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1" o:spid="_x0000_s1356" type="#_x0000_t202" style="position:absolute;left:0;text-align:left;margin-left:-5.6pt;margin-top:5.55pt;width:387.75pt;height:258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RQAwQIAACcGAAAOAAAAZHJzL2Uyb0RvYy54bWysVFtP2zAUfp+0/2D5fSRtQz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uHkUAM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32" name="Text Box 3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2" o:spid="_x0000_s1357" type="#_x0000_t202" style="position:absolute;left:0;text-align:left;margin-left:10.1pt;margin-top:6.8pt;width:387.75pt;height:258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BwBwg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My8HAH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33" name="Text Box 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33" o:spid="_x0000_s1358" type="#_x0000_t202" style="position:absolute;left:0;text-align:left;margin-left:-5.45pt;margin-top:.2pt;width:387.75pt;height:258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VqBww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FZ9Wo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852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34" name="Text Box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4" o:spid="_x0000_s1359" type="#_x0000_t202" style="position:absolute;left:0;text-align:left;margin-left:10.25pt;margin-top:.45pt;width:387.75pt;height:258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M4LVay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35" name="Text Box 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5" o:spid="_x0000_s1360" type="#_x0000_t202" style="position:absolute;left:0;text-align:left;margin-left:-5.6pt;margin-top:5.55pt;width:387.75pt;height:258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vnZwwIAACcGAAAOAAAAZHJzL2Uyb0RvYy54bWysVFtP2zAUfp+0/2D5fSRtQz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ldvnZ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36" name="Text Box 3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6" o:spid="_x0000_s1361" type="#_x0000_t202" style="position:absolute;left:0;text-align:left;margin-left:10.1pt;margin-top:6.8pt;width:387.75pt;height:258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FGz8dj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37" name="Text Box 3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37" o:spid="_x0000_s1362" type="#_x0000_t202" style="position:absolute;left:0;text-align:left;margin-left:-5.45pt;margin-top:.2pt;width:387.75pt;height:258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Mtyt1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38" name="Text Box 3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8" o:spid="_x0000_s1363" type="#_x0000_t202" style="position:absolute;left:0;text-align:left;margin-left:10.25pt;margin-top:.45pt;width:387.75pt;height:258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I+pOZG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39" name="Text Box 3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9" o:spid="_x0000_s1364" type="#_x0000_t202" style="position:absolute;left:0;text-align:left;margin-left:-5.6pt;margin-top:5.55pt;width:387.75pt;height:258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DYL9o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40" name="Text Box 3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0" o:spid="_x0000_s1365" type="#_x0000_t202" style="position:absolute;left:0;text-align:left;margin-left:10.1pt;margin-top:6.8pt;width:387.75pt;height:258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CGAYiT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944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41" name="Text Box 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41" o:spid="_x0000_s1366" type="#_x0000_t202" style="position:absolute;left:0;text-align:left;margin-left:-5.45pt;margin-top:.2pt;width:387.75pt;height:258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WEH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ouWEH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42" name="Text Box 3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2" o:spid="_x0000_s1367" type="#_x0000_t202" style="position:absolute;left:0;text-align:left;margin-left:10.25pt;margin-top:.45pt;width:387.75pt;height:258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y5yjQ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dIcuc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43" name="Text Box 3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3" o:spid="_x0000_s1368" type="#_x0000_t202" style="position:absolute;left:0;text-align:left;margin-left:-5.6pt;margin-top:5.55pt;width:387.75pt;height:258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GvS+G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0975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44" name="Text Box 3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4" o:spid="_x0000_s1369" type="#_x0000_t202" style="position:absolute;left:0;text-align:left;margin-left:10.1pt;margin-top:6.8pt;width:387.75pt;height:258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ngEwwIAACcGAAAOAAAAZHJzL2Uyb0RvYy54bWysVFtP2zAUfp+0/2D5fSRtQz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09ngE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45" name="Text Box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45" o:spid="_x0000_s1370" type="#_x0000_t202" style="position:absolute;left:0;text-align:left;margin-left:-5.45pt;margin-top:.2pt;width:387.75pt;height:258pt;z-index:25209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oze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NbaM3s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46" name="Text Box 3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6" o:spid="_x0000_s1371" type="#_x0000_t202" style="position:absolute;left:0;text-align:left;margin-left:10.25pt;margin-top:.45pt;width:387.75pt;height:258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GYa+by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47" name="Text Box 3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7" o:spid="_x0000_s1372" type="#_x0000_t202" style="position:absolute;left:0;text-align:left;margin-left:-5.6pt;margin-top:5.55pt;width:387.75pt;height:258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sJf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bssJf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48" name="Text Box 3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8" o:spid="_x0000_s1373" type="#_x0000_t202" style="position:absolute;left:0;text-align:left;margin-left:10.1pt;margin-top:6.8pt;width:387.75pt;height:258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1sA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k41sA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49" name="Text Box 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49" o:spid="_x0000_s1374" type="#_x0000_t202" style="position:absolute;left:0;text-align:left;margin-left:-5.45pt;margin-top:.2pt;width:387.75pt;height:258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Mpv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NOgym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50" name="Text Box 3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0" o:spid="_x0000_s1375" type="#_x0000_t202" style="position:absolute;left:0;text-align:left;margin-left:10.25pt;margin-top:.45pt;width:387.75pt;height:258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ICe/UWLAgAARw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1" name="Text Box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1" o:spid="_x0000_s1376" type="#_x0000_t202" style="position:absolute;left:0;text-align:left;margin-left:-5.6pt;margin-top:5.55pt;width:387.75pt;height:258pt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kDJwQ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NfpAyc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52" name="Text Box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2" o:spid="_x0000_s1377" type="#_x0000_t202" style="position:absolute;left:0;text-align:left;margin-left:10.1pt;margin-top:6.8pt;width:387.75pt;height:258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0jIwgIAACcGAAAOAAAAZHJzL2Uyb0RvYy54bWysVFtP2zAUfp+0/2D5fSQNbT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EE/SMj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53" name="Text Box 3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53" o:spid="_x0000_s1378" type="#_x0000_t202" style="position:absolute;left:0;text-align:left;margin-left:-5.45pt;margin-top:.2pt;width:387.75pt;height:258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Nv+Dk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54" name="Text Box 3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4" o:spid="_x0000_s1379" type="#_x0000_t202" style="position:absolute;left:0;text-align:left;margin-left:10.25pt;margin-top:.45pt;width:387.75pt;height:258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FH9Icu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5" name="Text Box 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5" o:spid="_x0000_s1380" type="#_x0000_t202" style="position:absolute;left:0;text-align:left;margin-left:-5.6pt;margin-top:5.55pt;width:387.75pt;height:258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a0Qww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o9a0Q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56" name="Text Box 3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6" o:spid="_x0000_s1381" type="#_x0000_t202" style="position:absolute;left:0;text-align:left;margin-left:10.1pt;margin-top:6.8pt;width:387.75pt;height:258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KURww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cMKUR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57" name="Text Box 3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57" o:spid="_x0000_s1382" type="#_x0000_t202" style="position:absolute;left:0;text-align:left;margin-left:-5.45pt;margin-top:.2pt;width:387.75pt;height:258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Ebx45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159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58" name="Text Box 3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8" o:spid="_x0000_s1383" type="#_x0000_t202" style="position:absolute;left:0;text-align:left;margin-left:10.25pt;margin-top:.45pt;width:387.75pt;height:258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032jQ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EF9N9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9" name="Text Box 3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9" o:spid="_x0000_s1384" type="#_x0000_t202" style="position:absolute;left:0;text-align:left;margin-left:-5.6pt;margin-top:5.55pt;width:387.75pt;height:258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O4+uh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0" name="Text Box 3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0" o:spid="_x0000_s1385" type="#_x0000_t202" style="position:absolute;left:0;text-align:left;margin-left:10.1pt;margin-top:6.8pt;width:387.75pt;height:258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Bf51gT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61" name="Text Box 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61" o:spid="_x0000_s1386" type="#_x0000_t202" style="position:absolute;left:0;text-align:left;margin-left:-5.45pt;margin-top:.2pt;width:387.75pt;height:258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FJA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DTOFJA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62" name="Text Box 3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2" o:spid="_x0000_s1387" type="#_x0000_t202" style="position:absolute;left:0;text-align:left;margin-left:10.25pt;margin-top:.45pt;width:387.75pt;height:258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y3mjQ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Ptct5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63" name="Text Box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3" o:spid="_x0000_s1388" type="#_x0000_t202" style="position:absolute;left:0;text-align:left;margin-left:-5.6pt;margin-top:5.55pt;width:387.75pt;height:258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BzBww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9PBzB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4" name="Text Box 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4" o:spid="_x0000_s1389" type="#_x0000_t202" style="position:absolute;left:0;text-align:left;margin-left:10.1pt;margin-top:6.8pt;width:387.75pt;height:258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0tDwwIAACcGAAAOAAAAZHJzL2Uyb0RvYy54bWysVFtP2zAUfp+0/2D5fSRtQz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Pd0tD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65" name="Text Box 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65" o:spid="_x0000_s1390" type="#_x0000_t202" style="position:absolute;left:0;text-align:left;margin-left:-5.45pt;margin-top:.2pt;width:387.75pt;height:258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7+Z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Tje/mc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66" name="Text Box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6" o:spid="_x0000_s1391" type="#_x0000_t202" style="position:absolute;left:0;text-align:left;margin-left:10.25pt;margin-top:.45pt;width:387.75pt;height:258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voojg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CxK+ii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67" name="Text Box 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7" o:spid="_x0000_s1392" type="#_x0000_t202" style="position:absolute;left:0;text-align:left;margin-left:-5.6pt;margin-top:5.55pt;width:387.75pt;height:258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/EY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gM/EY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282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8" name="Text Box 3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8" o:spid="_x0000_s1393" type="#_x0000_t202" style="position:absolute;left:0;text-align:left;margin-left:10.1pt;margin-top:6.8pt;width:387.75pt;height:258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mhH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fYmhH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303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69" name="Text Box 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69" o:spid="_x0000_s1394" type="#_x0000_t202" style="position:absolute;left:0;text-align:left;margin-left:-5.45pt;margin-top:.2pt;width:387.75pt;height:258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fko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Kgh+S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70" name="Text Box 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0" o:spid="_x0000_s1395" type="#_x0000_t202" style="position:absolute;left:0;text-align:left;margin-left:10.25pt;margin-top:.45pt;width:387.75pt;height:258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MrO/tG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71" name="Text Box 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1" o:spid="_x0000_s1396" type="#_x0000_t202" style="position:absolute;left:0;text-align:left;margin-left:-5.6pt;margin-top:5.55pt;width:387.75pt;height:258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OO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Tntzjs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72" name="Text Box 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2" o:spid="_x0000_s1397" type="#_x0000_t202" style="position:absolute;left:0;text-align:left;margin-left:10.1pt;margin-top:6.8pt;width:387.75pt;height:258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nuP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Dq+e4/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73" name="Text Box 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3" o:spid="_x0000_s1398" type="#_x0000_t202" style="position:absolute;left:0;text-align:left;margin-left:-5.45pt;margin-top:.2pt;width:387.75pt;height:258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KB/PQ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74" name="Text Box 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4" o:spid="_x0000_s1399" type="#_x0000_t202" style="position:absolute;left:0;text-align:left;margin-left:10.25pt;margin-top:.45pt;width:387.75pt;height:258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ButIl+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374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75" name="Text Box 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5" o:spid="_x0000_s1400" type="#_x0000_t202" style="position:absolute;left:0;text-align:left;margin-left:-5.6pt;margin-top:5.55pt;width:387.75pt;height:258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J5X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NN0nlf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76" name="Text Box 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6" o:spid="_x0000_s1401" type="#_x0000_t202" style="position:absolute;left:0;text-align:left;margin-left:10.1pt;margin-top:6.8pt;width:387.75pt;height:258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nsZZW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77" name="Text Box 3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7" o:spid="_x0000_s1402" type="#_x0000_t202" style="position:absolute;left:0;text-align:left;margin-left:-5.45pt;margin-top:.2pt;width:387.75pt;height:258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D1w0N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78" name="Text Box 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8" o:spid="_x0000_s1403" type="#_x0000_t202" style="position:absolute;left:0;text-align:left;margin-left:10.25pt;margin-top:.45pt;width:387.75pt;height:258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Wg9OY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79" name="Text Box 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9" o:spid="_x0000_s1404" type="#_x0000_t202" style="position:absolute;left:0;text-align:left;margin-left:-5.6pt;margin-top:5.55pt;width:387.75pt;height:258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tjm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1Ytjm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80" name="Text Box 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0" o:spid="_x0000_s1405" type="#_x0000_t202" style="position:absolute;left:0;text-align:left;margin-left:10.1pt;margin-top:6.8pt;width:387.75pt;height:258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81" name="Text Box 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81" o:spid="_x0000_s1406" type="#_x0000_t202" style="position:absolute;left:0;text-align:left;margin-left:-5.45pt;margin-top:.2pt;width:387.75pt;height:258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LlOwQ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DzuLlO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82" name="Text Box 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2" o:spid="_x0000_s1407" type="#_x0000_t202" style="position:absolute;left:0;text-align:left;margin-left:10.25pt;margin-top:.45pt;width:387.75pt;height:258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SmrHvI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83" name="Text Box 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3" o:spid="_x0000_s1408" type="#_x0000_t202" style="position:absolute;left:0;text-align:left;margin-left:-5.6pt;margin-top:5.55pt;width:387.75pt;height:258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dvPfP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84" name="Text Box 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4" o:spid="_x0000_s1409" type="#_x0000_t202" style="position:absolute;left:0;text-align:left;margin-left:10.1pt;margin-top:6.8pt;width:387.75pt;height:258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v96BN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85" name="Text Box 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85" o:spid="_x0000_s1410" type="#_x0000_t202" style="position:absolute;left:0;text-align:left;margin-left:-5.45pt;margin-top:.2pt;width:387.75pt;height:258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1SXwg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brdUl8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86" name="Text Box 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6" o:spid="_x0000_s1411" type="#_x0000_t202" style="position:absolute;left:0;text-align:left;margin-left:10.25pt;margin-top:.45pt;width:387.75pt;height:258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Fj3EHK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528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87" name="Text Box 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7" o:spid="_x0000_s1412" type="#_x0000_t202" style="position:absolute;left:0;text-align:left;margin-left:-5.6pt;margin-top:5.55pt;width:387.75pt;height:258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oW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AsxoW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88" name="Text Box 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8" o:spid="_x0000_s1413" type="#_x0000_t202" style="position:absolute;left:0;text-align:left;margin-left:10.1pt;margin-top:6.8pt;width:387.75pt;height:258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oNJ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/4oNJ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89" name="Text Box 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89" o:spid="_x0000_s1414" type="#_x0000_t202" style="position:absolute;left:0;text-align:left;margin-left:-5.45pt;margin-top:.2pt;width:387.75pt;height:258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RIm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IihEib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90" name="Text Box 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0" o:spid="_x0000_s1415" type="#_x0000_t202" style="position:absolute;left:0;text-align:left;margin-left:10.25pt;margin-top:.45pt;width:387.75pt;height:258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L5zFIu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1" name="Text Box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1" o:spid="_x0000_s1416" type="#_x0000_t202" style="position:absolute;left:0;text-align:left;margin-left:-5.6pt;margin-top:5.55pt;width:387.75pt;height:258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5iA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bvuYgM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92" name="Text Box 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2" o:spid="_x0000_s1417" type="#_x0000_t202" style="position:absolute;left:0;text-align:left;margin-left:10.1pt;margin-top:6.8pt;width:387.75pt;height:258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Bo+kIH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93" name="Text Box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93" o:spid="_x0000_s1418" type="#_x0000_t202" style="position:absolute;left:0;text-align:left;margin-left:-5.45pt;margin-top:.2pt;width:387.75pt;height:258pt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ID/1gH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94" name="Text Box 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4" o:spid="_x0000_s1419" type="#_x0000_t202" style="position:absolute;left:0;text-align:left;margin-left:10.25pt;margin-top:.45pt;width:387.75pt;height:258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G8QyAW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5" name="Text Box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5" o:spid="_x0000_s1420" type="#_x0000_t202" style="position:absolute;left:0;text-align:left;margin-left:-5.6pt;margin-top:5.55pt;width:387.75pt;height:258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HVZ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PP0dVn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96" name="Text Box 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6" o:spid="_x0000_s1421" type="#_x0000_t202" style="position:absolute;left:0;text-align:left;margin-left:10.1pt;margin-top:6.8pt;width:387.75pt;height:258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X1Yww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HMX1Y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97" name="Text Box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97" o:spid="_x0000_s1422" type="#_x0000_t202" style="position:absolute;left:0;text-align:left;margin-left:-5.45pt;margin-top:.2pt;width:387.75pt;height:258pt;z-index:25216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DvY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B3wO9j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98" name="Text Box 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8" o:spid="_x0000_s1423" type="#_x0000_t202" style="position:absolute;left:0;text-align:left;margin-left:10.25pt;margin-top:.45pt;width:387.75pt;height:258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LrKkOI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9" name="Text Box 3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9" o:spid="_x0000_s1424" type="#_x0000_t202" style="position:absolute;left:0;text-align:left;margin-left:-5.6pt;margin-top:5.55pt;width:387.75pt;height:258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V4jPo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0" name="Text Box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0" o:spid="_x0000_s1425" type="#_x0000_t202" style="position:absolute;left:0;text-align:left;margin-left:10.1pt;margin-top:6.8pt;width:387.75pt;height:258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GBsvVM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01" name="Text Box 4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01" o:spid="_x0000_s1426" type="#_x0000_t202" style="position:absolute;left:0;text-align:left;margin-left:-5.45pt;margin-top:.2pt;width:387.75pt;height:258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raU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D63raU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02" name="Text Box 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2" o:spid="_x0000_s1427" type="#_x0000_t202" style="position:absolute;left:0;text-align:left;margin-left:10.25pt;margin-top:.45pt;width:387.75pt;height:258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bQ7Aq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03" name="Text Box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3" o:spid="_x0000_s1428" type="#_x0000_t202" style="position:absolute;left:0;text-align:left;margin-left:-5.6pt;margin-top:5.55pt;width:387.75pt;height:258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vgV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U2vgV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4" name="Text Box 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4" o:spid="_x0000_s1429" type="#_x0000_t202" style="position:absolute;left:0;text-align:left;margin-left:10.1pt;margin-top:6.8pt;width:387.75pt;height:258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a+X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GaRr5f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05" name="Text Box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05" o:spid="_x0000_s1430" type="#_x0000_t202" style="position:absolute;left:0;text-align:left;margin-left:-5.45pt;margin-top:.2pt;width:387.75pt;height:258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VtN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Z9FbTcICAAAn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06" name="Text Box 4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6" o:spid="_x0000_s1431" type="#_x0000_t202" style="position:absolute;left:0;text-align:left;margin-left:10.25pt;margin-top:.45pt;width:387.75pt;height:258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H+TF2S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07" name="Text Box 4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7" o:spid="_x0000_s1432" type="#_x0000_t202" style="position:absolute;left:0;text-align:left;margin-left:-5.6pt;margin-top:5.55pt;width:387.75pt;height:258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RXM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CJ1RXM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8" name="Text Box 4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8" o:spid="_x0000_s1433" type="#_x0000_t202" style="position:absolute;left:0;text-align:left;margin-left:10.1pt;margin-top:6.8pt;width:387.75pt;height:258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IyT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LaEjJP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09" name="Text Box 4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09" o:spid="_x0000_s1434" type="#_x0000_t202" style="position:absolute;left:0;text-align:left;margin-left:-5.45pt;margin-top:.2pt;width:387.75pt;height:258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x38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IHHHfz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10" name="Text Box 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0" o:spid="_x0000_s1435" type="#_x0000_t202" style="position:absolute;left:0;text-align:left;margin-left:10.25pt;margin-top:.45pt;width:387.75pt;height:258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mRcTn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835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11" name="Text Box 4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1" o:spid="_x0000_s1436" type="#_x0000_t202" style="position:absolute;left:0;text-align:left;margin-left:-5.6pt;margin-top:5.55pt;width:387.75pt;height:258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Zda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Z52XWs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12" name="Text Box 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2" o:spid="_x0000_s1437" type="#_x0000_t202" style="position:absolute;left:0;text-align:left;margin-left:10.1pt;margin-top:6.8pt;width:387.75pt;height:258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J9bwg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BNYn1v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13" name="Text Box 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13" o:spid="_x0000_s1438" type="#_x0000_t202" style="position:absolute;left:0;text-align:left;margin-left:-5.45pt;margin-top:.2pt;width:387.75pt;height:258pt;z-index:25218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dnb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ImZ2dv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14" name="Text Box 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4" o:spid="_x0000_s1439" type="#_x0000_t202" style="position:absolute;left:0;text-align:left;margin-left:10.25pt;margin-top:.45pt;width:387.75pt;height:258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M8TjQ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SHTPE4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15" name="Text Box 4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5" o:spid="_x0000_s1440" type="#_x0000_t202" style="position:absolute;left:0;text-align:left;margin-left:-5.6pt;margin-top:5.55pt;width:387.75pt;height:258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nqD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PqSeoP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16" name="Text Box 4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6" o:spid="_x0000_s1441" type="#_x0000_t202" style="position:absolute;left:0;text-align:left;margin-left:10.1pt;margin-top:6.8pt;width:387.75pt;height:258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KCww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COV3KC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17" name="Text Box 4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17" o:spid="_x0000_s1442" type="#_x0000_t202" style="position:absolute;left:0;text-align:left;margin-left:-5.45pt;margin-top:.2pt;width:387.75pt;height:258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jQC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BSWNAL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18" name="Text Box 4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8" o:spid="_x0000_s1443" type="#_x0000_t202" style="position:absolute;left:0;text-align:left;margin-left:10.25pt;margin-top:.45pt;width:387.75pt;height:258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qMujQ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CdajL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19" name="Text Box 4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9" o:spid="_x0000_s1444" type="#_x0000_t202" style="position:absolute;left:0;text-align:left;margin-left:-5.6pt;margin-top:5.55pt;width:387.75pt;height:258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Dwy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AchDwy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20" name="Text Box 4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0" o:spid="_x0000_s1445" type="#_x0000_t202" style="position:absolute;left:0;text-align:left;margin-left:10.1pt;margin-top:6.8pt;width:387.75pt;height:258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RZ4Bl8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21" name="Text Box 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21" o:spid="_x0000_s1446" type="#_x0000_t202" style="position:absolute;left:0;text-align:left;margin-left:-5.45pt;margin-top:.2pt;width:387.75pt;height:258pt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BX4XT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22" name="Text Box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2" o:spid="_x0000_s1447" type="#_x0000_t202" style="position:absolute;left:0;text-align:left;margin-left:10.25pt;margin-top:.45pt;width:387.75pt;height:258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J17DP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23" name="Text Box 4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3" o:spid="_x0000_s1448" type="#_x0000_t202" style="position:absolute;left:0;text-align:left;margin-left:-5.6pt;margin-top:5.55pt;width:387.75pt;height:258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8tS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vW8tS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24" name="Text Box 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4" o:spid="_x0000_s1449" type="#_x0000_t202" style="position:absolute;left:0;text-align:left;margin-left:10.1pt;margin-top:6.8pt;width:387.75pt;height:258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JzQ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dEJzQ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0198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25" name="Text Box 4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25" o:spid="_x0000_s1450" type="#_x0000_t202" style="position:absolute;left:0;text-align:left;margin-left:-5.45pt;margin-top:.2pt;width:387.75pt;height:258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gKwA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BxQaArAAgAAJw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26" name="Text Box 4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6" o:spid="_x0000_s1451" type="#_x0000_t202" style="position:absolute;left:0;text-align:left;margin-left:10.25pt;margin-top:.45pt;width:387.75pt;height:258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DXDFPC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27" name="Text Box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7" o:spid="_x0000_s1452" type="#_x0000_t202" style="position:absolute;left:0;text-align:left;margin-left:-5.6pt;margin-top:5.55pt;width:387.75pt;height:258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CaL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yVCaL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28" name="Text Box 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8" o:spid="_x0000_s1453" type="#_x0000_t202" style="position:absolute;left:0;text-align:left;margin-left:10.1pt;margin-top:6.8pt;width:387.75pt;height:258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b/Uwg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M0Fv9T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29" name="Text Box 4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29" o:spid="_x0000_s1454" type="#_x0000_t202" style="position:absolute;left:0;text-align:left;margin-left:-5.45pt;margin-top:.2pt;width:387.75pt;height:258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PpGLrv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30" name="Text Box 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0" o:spid="_x0000_s1455" type="#_x0000_t202" style="position:absolute;left:0;text-align:left;margin-left:10.25pt;margin-top:.45pt;width:387.75pt;height:258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xAJ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00cQCY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1" name="Text Box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1" o:spid="_x0000_s1456" type="#_x0000_t202" style="position:absolute;left:0;text-align:left;margin-left:-5.6pt;margin-top:5.55pt;width:387.75pt;height:258p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KQd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HBykHcECAAAn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32" name="Text Box 4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2" o:spid="_x0000_s1457" type="#_x0000_t202" style="position:absolute;left:0;text-align:left;margin-left:10.1pt;margin-top:6.8pt;width:387.75pt;height:258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awcwg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GjZrBz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33" name="Text Box 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33" o:spid="_x0000_s1458" type="#_x0000_t202" style="position:absolute;left:0;text-align:left;margin-left:-5.45pt;margin-top:.2pt;width:387.75pt;height:258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PIY6pz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34" name="Text Box 4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4" o:spid="_x0000_s1459" type="#_x0000_t202" style="position:absolute;left:0;text-align:left;margin-left:10.25pt;margin-top:.45pt;width:387.75pt;height:258pt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AIkzIe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5" name="Text Box 4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5" o:spid="_x0000_s1460" type="#_x0000_t202" style="position:absolute;left:0;text-align:left;margin-left:-5.6pt;margin-top:5.55pt;width:387.75pt;height:258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0nE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IETScT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36" name="Text Box 4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6" o:spid="_x0000_s1461" type="#_x0000_t202" style="position:absolute;left:0;text-align:left;margin-left:10.1pt;margin-top:6.8pt;width:387.75pt;height:258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D11kHF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37" name="Text Box 4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37" o:spid="_x0000_s1462" type="#_x0000_t202" style="position:absolute;left:0;text-align:left;margin-left:-5.45pt;margin-top:.2pt;width:387.75pt;height:258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wdFww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G8XB0X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38" name="Text Box 4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8" o:spid="_x0000_s1463" type="#_x0000_t202" style="position:absolute;left:0;text-align:left;margin-left:10.25pt;margin-top:.45pt;width:387.75pt;height:258pt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qC6jQIAAEc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Q4aguo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9" name="Text Box 4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9" o:spid="_x0000_s1464" type="#_x0000_t202" style="position:absolute;left:0;text-align:left;margin-left:-5.6pt;margin-top:5.55pt;width:387.75pt;height:258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BnBQ91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2041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40" name="Text Box 4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40" o:spid="_x0000_s1465" type="#_x0000_t202" style="position:absolute;left:0;text-align:left;margin-left:10.1pt;margin-top:6.8pt;width:387.75pt;height:258pt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heXSOc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CF69DA" w:rsidTr="00CF69DA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 wp14:anchorId="12C790FB" wp14:editId="0D11B15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41" name="Text Box 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41" o:spid="_x0000_s1466" type="#_x0000_t202" style="position:absolute;left:0;text-align:left;margin-left:-5.45pt;margin-top:.2pt;width:387.75pt;height:258pt;z-index:25222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NEawQ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M3NEa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 wp14:anchorId="7ACE4839" wp14:editId="56B5B42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42" name="Text Box 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42" o:spid="_x0000_s1467" type="#_x0000_t202" style="position:absolute;left:0;text-align:left;margin-left:10.25pt;margin-top:.45pt;width:387.75pt;height:258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LdZiw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Liot1mLAgAARw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F69DA" w:rsidTr="00CF69DA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 wp14:anchorId="13CE441F" wp14:editId="6B1812F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43" name="Text Box 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43" o:spid="_x0000_s1468" type="#_x0000_t202" style="position:absolute;left:0;text-align:left;margin-left:-5.6pt;margin-top:5.55pt;width:387.75pt;height:258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CF69DA" w:rsidRDefault="00CF69DA" w:rsidP="00CF69DA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 wp14:anchorId="159C159A" wp14:editId="1FF56B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44" name="Text Box 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69DA" w:rsidRPr="003729E2" w:rsidRDefault="00CF69DA" w:rsidP="00CF69D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44" o:spid="_x0000_s1469" type="#_x0000_t202" style="position:absolute;left:0;text-align:left;margin-left:10.1pt;margin-top:6.8pt;width:387.75pt;height:258pt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JCTyBnCAgAAJw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CF69DA" w:rsidRPr="003729E2" w:rsidRDefault="00CF69DA" w:rsidP="00CF69D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F69DA" w:rsidRDefault="00CF69DA" w:rsidP="00CF69DA"/>
    <w:p w:rsidR="00FD23BC" w:rsidRPr="00CF69DA" w:rsidRDefault="00FD23BC" w:rsidP="00CF69DA"/>
    <w:sectPr w:rsidR="00FD23BC" w:rsidRPr="00CF69DA" w:rsidSect="003729E2">
      <w:pgSz w:w="16838" w:h="11906" w:orient="landscape"/>
      <w:pgMar w:top="284" w:right="340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680C" w:rsidRDefault="00EC680C" w:rsidP="002A4EB5">
      <w:pPr>
        <w:spacing w:after="0" w:line="240" w:lineRule="auto"/>
      </w:pPr>
      <w:r>
        <w:separator/>
      </w:r>
    </w:p>
  </w:endnote>
  <w:endnote w:type="continuationSeparator" w:id="0">
    <w:p w:rsidR="00EC680C" w:rsidRDefault="00EC680C" w:rsidP="002A4E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680C" w:rsidRDefault="00EC680C" w:rsidP="002A4EB5">
      <w:pPr>
        <w:spacing w:after="0" w:line="240" w:lineRule="auto"/>
      </w:pPr>
      <w:r>
        <w:separator/>
      </w:r>
    </w:p>
  </w:footnote>
  <w:footnote w:type="continuationSeparator" w:id="0">
    <w:p w:rsidR="00EC680C" w:rsidRDefault="00EC680C" w:rsidP="002A4E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69DA"/>
    <w:rsid w:val="00045C3F"/>
    <w:rsid w:val="00141DE4"/>
    <w:rsid w:val="0021008D"/>
    <w:rsid w:val="0021277C"/>
    <w:rsid w:val="00246B46"/>
    <w:rsid w:val="002A4EB5"/>
    <w:rsid w:val="002B15A9"/>
    <w:rsid w:val="003729E2"/>
    <w:rsid w:val="003E1EC2"/>
    <w:rsid w:val="003E67A8"/>
    <w:rsid w:val="003F0FD3"/>
    <w:rsid w:val="003F5405"/>
    <w:rsid w:val="004D283F"/>
    <w:rsid w:val="004E5630"/>
    <w:rsid w:val="00515BDF"/>
    <w:rsid w:val="00552FE4"/>
    <w:rsid w:val="005C457C"/>
    <w:rsid w:val="005F794C"/>
    <w:rsid w:val="00743E90"/>
    <w:rsid w:val="00763D71"/>
    <w:rsid w:val="007A0A3F"/>
    <w:rsid w:val="007D0D63"/>
    <w:rsid w:val="0083576B"/>
    <w:rsid w:val="008E67D1"/>
    <w:rsid w:val="00957365"/>
    <w:rsid w:val="00964581"/>
    <w:rsid w:val="00997701"/>
    <w:rsid w:val="009D4A05"/>
    <w:rsid w:val="00A92C9F"/>
    <w:rsid w:val="00B05434"/>
    <w:rsid w:val="00B07EC6"/>
    <w:rsid w:val="00B22F13"/>
    <w:rsid w:val="00B71DB1"/>
    <w:rsid w:val="00B8711C"/>
    <w:rsid w:val="00BD0CEB"/>
    <w:rsid w:val="00C12568"/>
    <w:rsid w:val="00C3213B"/>
    <w:rsid w:val="00C4783E"/>
    <w:rsid w:val="00C74403"/>
    <w:rsid w:val="00CD5EE3"/>
    <w:rsid w:val="00CD6C0C"/>
    <w:rsid w:val="00CF69DA"/>
    <w:rsid w:val="00D527A3"/>
    <w:rsid w:val="00D70174"/>
    <w:rsid w:val="00DC3C1A"/>
    <w:rsid w:val="00E1551A"/>
    <w:rsid w:val="00E94A6E"/>
    <w:rsid w:val="00EB590B"/>
    <w:rsid w:val="00EC680C"/>
    <w:rsid w:val="00F43098"/>
    <w:rsid w:val="00F77FA5"/>
    <w:rsid w:val="00FD23BC"/>
    <w:rsid w:val="00FD377C"/>
    <w:rsid w:val="00FF5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56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머리글 Char"/>
    <w:basedOn w:val="a0"/>
    <w:link w:val="a5"/>
    <w:uiPriority w:val="99"/>
    <w:rsid w:val="002A4EB5"/>
  </w:style>
  <w:style w:type="paragraph" w:styleId="a6">
    <w:name w:val="footer"/>
    <w:basedOn w:val="a"/>
    <w:link w:val="Char1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바닥글 Char"/>
    <w:basedOn w:val="a0"/>
    <w:link w:val="a6"/>
    <w:uiPriority w:val="99"/>
    <w:rsid w:val="002A4E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56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머리글 Char"/>
    <w:basedOn w:val="a0"/>
    <w:link w:val="a5"/>
    <w:uiPriority w:val="99"/>
    <w:rsid w:val="002A4EB5"/>
  </w:style>
  <w:style w:type="paragraph" w:styleId="a6">
    <w:name w:val="footer"/>
    <w:basedOn w:val="a"/>
    <w:link w:val="Char1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바닥글 Char"/>
    <w:basedOn w:val="a0"/>
    <w:link w:val="a6"/>
    <w:uiPriority w:val="99"/>
    <w:rsid w:val="002A4E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image" Target="media/image70.jpeg"/><Relationship Id="rId42" Type="http://schemas.openxmlformats.org/officeDocument/2006/relationships/image" Target="media/image18.jpeg"/><Relationship Id="rId47" Type="http://schemas.openxmlformats.org/officeDocument/2006/relationships/image" Target="media/image200.jpeg"/><Relationship Id="rId63" Type="http://schemas.openxmlformats.org/officeDocument/2006/relationships/image" Target="media/image280.jpeg"/><Relationship Id="rId68" Type="http://schemas.openxmlformats.org/officeDocument/2006/relationships/image" Target="media/image31.jpeg"/><Relationship Id="rId84" Type="http://schemas.openxmlformats.org/officeDocument/2006/relationships/image" Target="media/image39.jpeg"/><Relationship Id="rId89" Type="http://schemas.openxmlformats.org/officeDocument/2006/relationships/image" Target="media/image411.jpe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110.jpeg"/><Relationship Id="rId107" Type="http://schemas.openxmlformats.org/officeDocument/2006/relationships/image" Target="media/image500.jpeg"/><Relationship Id="rId11" Type="http://schemas.openxmlformats.org/officeDocument/2006/relationships/image" Target="media/image210.jpeg"/><Relationship Id="rId24" Type="http://schemas.openxmlformats.org/officeDocument/2006/relationships/image" Target="media/image9.jpeg"/><Relationship Id="rId32" Type="http://schemas.openxmlformats.org/officeDocument/2006/relationships/image" Target="media/image13.jpg"/><Relationship Id="rId37" Type="http://schemas.openxmlformats.org/officeDocument/2006/relationships/image" Target="media/image150.jpeg"/><Relationship Id="rId40" Type="http://schemas.openxmlformats.org/officeDocument/2006/relationships/image" Target="media/image17.jpeg"/><Relationship Id="rId45" Type="http://schemas.openxmlformats.org/officeDocument/2006/relationships/image" Target="media/image190.jpeg"/><Relationship Id="rId53" Type="http://schemas.openxmlformats.org/officeDocument/2006/relationships/image" Target="media/image230.jpeg"/><Relationship Id="rId58" Type="http://schemas.openxmlformats.org/officeDocument/2006/relationships/image" Target="media/image26.jpeg"/><Relationship Id="rId66" Type="http://schemas.openxmlformats.org/officeDocument/2006/relationships/image" Target="media/image30.jpeg"/><Relationship Id="rId74" Type="http://schemas.openxmlformats.org/officeDocument/2006/relationships/image" Target="media/image34.jpeg"/><Relationship Id="rId79" Type="http://schemas.openxmlformats.org/officeDocument/2006/relationships/image" Target="media/image360.jpeg"/><Relationship Id="rId87" Type="http://schemas.openxmlformats.org/officeDocument/2006/relationships/image" Target="media/image400.jpeg"/><Relationship Id="rId102" Type="http://schemas.openxmlformats.org/officeDocument/2006/relationships/image" Target="media/image48.jpeg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270.jpeg"/><Relationship Id="rId82" Type="http://schemas.openxmlformats.org/officeDocument/2006/relationships/image" Target="media/image38.jpeg"/><Relationship Id="rId90" Type="http://schemas.openxmlformats.org/officeDocument/2006/relationships/image" Target="media/image42.jpeg"/><Relationship Id="rId95" Type="http://schemas.openxmlformats.org/officeDocument/2006/relationships/image" Target="media/image440.jpeg"/><Relationship Id="rId19" Type="http://schemas.openxmlformats.org/officeDocument/2006/relationships/image" Target="media/image60.jpeg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00.jpeg"/><Relationship Id="rId30" Type="http://schemas.openxmlformats.org/officeDocument/2006/relationships/image" Target="media/image12.jpg"/><Relationship Id="rId35" Type="http://schemas.openxmlformats.org/officeDocument/2006/relationships/image" Target="media/image140.jpg"/><Relationship Id="rId43" Type="http://schemas.openxmlformats.org/officeDocument/2006/relationships/image" Target="media/image180.jpeg"/><Relationship Id="rId48" Type="http://schemas.openxmlformats.org/officeDocument/2006/relationships/image" Target="media/image21.jpeg"/><Relationship Id="rId56" Type="http://schemas.openxmlformats.org/officeDocument/2006/relationships/image" Target="media/image25.jpeg"/><Relationship Id="rId64" Type="http://schemas.openxmlformats.org/officeDocument/2006/relationships/image" Target="media/image29.jpeg"/><Relationship Id="rId69" Type="http://schemas.openxmlformats.org/officeDocument/2006/relationships/image" Target="media/image310.jpeg"/><Relationship Id="rId77" Type="http://schemas.openxmlformats.org/officeDocument/2006/relationships/image" Target="media/image350.jpg"/><Relationship Id="rId100" Type="http://schemas.openxmlformats.org/officeDocument/2006/relationships/image" Target="media/image47.jpeg"/><Relationship Id="rId105" Type="http://schemas.openxmlformats.org/officeDocument/2006/relationships/image" Target="media/image490.jpeg"/><Relationship Id="rId8" Type="http://schemas.openxmlformats.org/officeDocument/2006/relationships/image" Target="media/image1.jpeg"/><Relationship Id="rId51" Type="http://schemas.openxmlformats.org/officeDocument/2006/relationships/image" Target="media/image220.jpeg"/><Relationship Id="rId72" Type="http://schemas.openxmlformats.org/officeDocument/2006/relationships/image" Target="media/image33.jpeg"/><Relationship Id="rId80" Type="http://schemas.openxmlformats.org/officeDocument/2006/relationships/image" Target="media/image37.jpeg"/><Relationship Id="rId85" Type="http://schemas.openxmlformats.org/officeDocument/2006/relationships/image" Target="media/image390.jpeg"/><Relationship Id="rId93" Type="http://schemas.openxmlformats.org/officeDocument/2006/relationships/image" Target="media/image430.jpeg"/><Relationship Id="rId98" Type="http://schemas.openxmlformats.org/officeDocument/2006/relationships/image" Target="media/image46.jpeg"/><Relationship Id="rId3" Type="http://schemas.microsoft.com/office/2007/relationships/stylesWithEffects" Target="stylesWithEffects.xml"/><Relationship Id="rId12" Type="http://schemas.openxmlformats.org/officeDocument/2006/relationships/image" Target="media/image3.jpeg"/><Relationship Id="rId17" Type="http://schemas.openxmlformats.org/officeDocument/2006/relationships/image" Target="media/image50.png"/><Relationship Id="rId25" Type="http://schemas.openxmlformats.org/officeDocument/2006/relationships/image" Target="media/image90.jpeg"/><Relationship Id="rId33" Type="http://schemas.openxmlformats.org/officeDocument/2006/relationships/image" Target="media/image130.jpg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openxmlformats.org/officeDocument/2006/relationships/image" Target="media/image260.jpeg"/><Relationship Id="rId67" Type="http://schemas.openxmlformats.org/officeDocument/2006/relationships/image" Target="media/image300.jpeg"/><Relationship Id="rId103" Type="http://schemas.openxmlformats.org/officeDocument/2006/relationships/image" Target="media/image480.jpeg"/><Relationship Id="rId108" Type="http://schemas.openxmlformats.org/officeDocument/2006/relationships/image" Target="media/image51.jpeg"/><Relationship Id="rId20" Type="http://schemas.openxmlformats.org/officeDocument/2006/relationships/image" Target="media/image7.jpeg"/><Relationship Id="rId41" Type="http://schemas.openxmlformats.org/officeDocument/2006/relationships/image" Target="media/image170.jpeg"/><Relationship Id="rId54" Type="http://schemas.openxmlformats.org/officeDocument/2006/relationships/image" Target="media/image24.jpeg"/><Relationship Id="rId62" Type="http://schemas.openxmlformats.org/officeDocument/2006/relationships/image" Target="media/image28.jpeg"/><Relationship Id="rId70" Type="http://schemas.openxmlformats.org/officeDocument/2006/relationships/image" Target="media/image32.jpeg"/><Relationship Id="rId75" Type="http://schemas.openxmlformats.org/officeDocument/2006/relationships/image" Target="media/image340.jpeg"/><Relationship Id="rId83" Type="http://schemas.openxmlformats.org/officeDocument/2006/relationships/image" Target="media/image380.jpeg"/><Relationship Id="rId88" Type="http://schemas.openxmlformats.org/officeDocument/2006/relationships/image" Target="media/image41.jpeg"/><Relationship Id="rId91" Type="http://schemas.openxmlformats.org/officeDocument/2006/relationships/image" Target="media/image420.jpeg"/><Relationship Id="rId96" Type="http://schemas.openxmlformats.org/officeDocument/2006/relationships/image" Target="media/image45.jpe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10.jpeg"/><Relationship Id="rId23" Type="http://schemas.openxmlformats.org/officeDocument/2006/relationships/image" Target="media/image80.jpeg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49" Type="http://schemas.openxmlformats.org/officeDocument/2006/relationships/image" Target="media/image211.jpeg"/><Relationship Id="rId57" Type="http://schemas.openxmlformats.org/officeDocument/2006/relationships/image" Target="media/image250.jpeg"/><Relationship Id="rId106" Type="http://schemas.openxmlformats.org/officeDocument/2006/relationships/image" Target="media/image50.jpeg"/><Relationship Id="rId10" Type="http://schemas.openxmlformats.org/officeDocument/2006/relationships/image" Target="media/image2.jpeg"/><Relationship Id="rId31" Type="http://schemas.openxmlformats.org/officeDocument/2006/relationships/image" Target="media/image120.jpg"/><Relationship Id="rId44" Type="http://schemas.openxmlformats.org/officeDocument/2006/relationships/image" Target="media/image19.jpeg"/><Relationship Id="rId52" Type="http://schemas.openxmlformats.org/officeDocument/2006/relationships/image" Target="media/image23.jpeg"/><Relationship Id="rId60" Type="http://schemas.openxmlformats.org/officeDocument/2006/relationships/image" Target="media/image27.jpeg"/><Relationship Id="rId65" Type="http://schemas.openxmlformats.org/officeDocument/2006/relationships/image" Target="media/image290.jpeg"/><Relationship Id="rId73" Type="http://schemas.openxmlformats.org/officeDocument/2006/relationships/image" Target="media/image330.jpeg"/><Relationship Id="rId78" Type="http://schemas.openxmlformats.org/officeDocument/2006/relationships/image" Target="media/image36.jpeg"/><Relationship Id="rId81" Type="http://schemas.openxmlformats.org/officeDocument/2006/relationships/image" Target="media/image370.jpeg"/><Relationship Id="rId86" Type="http://schemas.openxmlformats.org/officeDocument/2006/relationships/image" Target="media/image40.jpeg"/><Relationship Id="rId94" Type="http://schemas.openxmlformats.org/officeDocument/2006/relationships/image" Target="media/image44.jpeg"/><Relationship Id="rId99" Type="http://schemas.openxmlformats.org/officeDocument/2006/relationships/image" Target="media/image460.jpeg"/><Relationship Id="rId101" Type="http://schemas.openxmlformats.org/officeDocument/2006/relationships/image" Target="media/image470.jpeg"/><Relationship Id="rId4" Type="http://schemas.openxmlformats.org/officeDocument/2006/relationships/settings" Target="settings.xml"/><Relationship Id="rId9" Type="http://schemas.openxmlformats.org/officeDocument/2006/relationships/image" Target="media/image12.jpeg"/><Relationship Id="rId13" Type="http://schemas.openxmlformats.org/officeDocument/2006/relationships/image" Target="media/image35.jpeg"/><Relationship Id="rId18" Type="http://schemas.openxmlformats.org/officeDocument/2006/relationships/image" Target="media/image6.jpeg"/><Relationship Id="rId39" Type="http://schemas.openxmlformats.org/officeDocument/2006/relationships/image" Target="media/image160.jpeg"/><Relationship Id="rId109" Type="http://schemas.openxmlformats.org/officeDocument/2006/relationships/image" Target="media/image510.jpeg"/><Relationship Id="rId34" Type="http://schemas.openxmlformats.org/officeDocument/2006/relationships/image" Target="media/image14.jpg"/><Relationship Id="rId50" Type="http://schemas.openxmlformats.org/officeDocument/2006/relationships/image" Target="media/image22.jpeg"/><Relationship Id="rId55" Type="http://schemas.openxmlformats.org/officeDocument/2006/relationships/image" Target="media/image240.jpeg"/><Relationship Id="rId76" Type="http://schemas.openxmlformats.org/officeDocument/2006/relationships/image" Target="media/image35.jpg"/><Relationship Id="rId97" Type="http://schemas.openxmlformats.org/officeDocument/2006/relationships/image" Target="media/image450.jpeg"/><Relationship Id="rId104" Type="http://schemas.openxmlformats.org/officeDocument/2006/relationships/image" Target="media/image49.jpeg"/><Relationship Id="rId7" Type="http://schemas.openxmlformats.org/officeDocument/2006/relationships/endnotes" Target="endnotes.xml"/><Relationship Id="rId71" Type="http://schemas.openxmlformats.org/officeDocument/2006/relationships/image" Target="media/image320.jpeg"/><Relationship Id="rId92" Type="http://schemas.openxmlformats.org/officeDocument/2006/relationships/image" Target="media/image4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ownloads\Flashcards\Flashcards\Flashcard%20Templates\2x2_vocabulary_flash_card_template\2x2_Vocabulary_Flash_Card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110777-AC97-4CD7-B81F-799F92A3B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2x2_Vocabulary_Flash_Card_Template</Template>
  <TotalTime>88</TotalTime>
  <Pages>112</Pages>
  <Words>182</Words>
  <Characters>1040</Characters>
  <Application>Microsoft Office Word</Application>
  <DocSecurity>0</DocSecurity>
  <Lines>8</Lines>
  <Paragraphs>2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2x2 Vocabulary Flash Card Template</vt:lpstr>
      <vt:lpstr>2x2 Vocabulary Flash Card Template</vt:lpstr>
    </vt:vector>
  </TitlesOfParts>
  <Company/>
  <LinksUpToDate>false</LinksUpToDate>
  <CharactersWithSpaces>1220</CharactersWithSpaces>
  <SharedDoc>false</SharedDoc>
  <HyperlinkBase>http://www.class-templates.com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2x2 Vocabulary Flash Card Template</dc:title>
  <dc:subject>Flash Cards</dc:subject>
  <dc:creator>user</dc:creator>
  <cp:keywords>Flash Card Template</cp:keywords>
  <dc:description>Replace 'Insert text here' with your own words.</dc:description>
  <cp:lastModifiedBy>user</cp:lastModifiedBy>
  <cp:revision>2</cp:revision>
  <dcterms:created xsi:type="dcterms:W3CDTF">2022-01-14T02:58:00Z</dcterms:created>
  <dcterms:modified xsi:type="dcterms:W3CDTF">2022-01-14T05:05:00Z</dcterms:modified>
  <cp:category>Flash Cards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 completed">
    <vt:filetime>2013-10-20T23:00:00Z</vt:filetime>
  </property>
  <property fmtid="{D5CDD505-2E9C-101B-9397-08002B2CF9AE}" pid="3" name="Document number">
    <vt:lpwstr>2x2_Vocabulary_Flash_Card_Template</vt:lpwstr>
  </property>
  <property fmtid="{D5CDD505-2E9C-101B-9397-08002B2CF9AE}" pid="4" name="Publisher">
    <vt:lpwstr>class-templates.com</vt:lpwstr>
  </property>
</Properties>
</file>