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4B6C0A" w14:paraId="68A28C36" w14:textId="77777777" w:rsidTr="00A70DC1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599843ED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62B1F40D" wp14:editId="5FEC8684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" name="Text Box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F8DFF8D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23ADA87D" wp14:editId="58258379">
                                        <wp:extent cx="3178810" cy="3178810"/>
                                        <wp:effectExtent l="0" t="0" r="0" b="0"/>
                                        <wp:docPr id="117" name="그림 11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1p6_apple.jpg"/>
                                                <pic:cNvPicPr/>
                                              </pic:nvPicPr>
                                              <pic:blipFill>
                                                <a:blip r:embed="rId7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17881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62B1F40D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1" o:spid="_x0000_s1026" type="#_x0000_t202" style="position:absolute;left:0;text-align:left;margin-left:-5.45pt;margin-top:.2pt;width:387.75pt;height:25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" fillcolor="white [3201]" strokeweight=".5pt">
                      <v:textbox>
                        <w:txbxContent>
                          <w:p w14:paraId="5F8DFF8D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23ADA87D" wp14:editId="58258379">
                                  <wp:extent cx="3178810" cy="3178810"/>
                                  <wp:effectExtent l="0" t="0" r="0" b="0"/>
                                  <wp:docPr id="117" name="그림 1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1p6_apple.jpg"/>
                                          <pic:cNvPicPr/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17881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4172B550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FF15018" wp14:editId="379A6FE7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3" name="Text Box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200D4A9B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32319E69" wp14:editId="29399E84">
                                        <wp:extent cx="1943100" cy="2941196"/>
                                        <wp:effectExtent l="0" t="0" r="0" b="0"/>
                                        <wp:docPr id="62" name="그림 6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1p6_boy.jpg"/>
                                                <pic:cNvPicPr/>
                                              </pic:nvPicPr>
                                              <pic:blipFill rotWithShape="1">
                                                <a:blip r:embed="rId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 r="75459"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946931" cy="294699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ln>
                                                  <a:noFill/>
                                                </a:ln>
                                                <a:extLst>
                                                  <a:ext uri="{53640926-AAD7-44D8-BBD7-CCE9431645EC}">
                                                    <a14:shadowObscured xmlns:a14="http://schemas.microsoft.com/office/drawing/2010/main"/>
                                                  </a:ext>
                                                </a:extLst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F15018" id="Text Box 3" o:spid="_x0000_s1027" type="#_x0000_t202" style="position:absolute;left:0;text-align:left;margin-left:10.25pt;margin-top:.45pt;width:387.75pt;height:25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" fillcolor="window" strokeweight=".5pt">
                      <v:textbox>
                        <w:txbxContent>
                          <w:p w14:paraId="200D4A9B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32319E69" wp14:editId="29399E84">
                                  <wp:extent cx="1943100" cy="2941196"/>
                                  <wp:effectExtent l="0" t="0" r="0" b="0"/>
                                  <wp:docPr id="62" name="그림 6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1p6_boy.jpg"/>
                                          <pic:cNvPicPr/>
                                        </pic:nvPicPr>
                                        <pic:blipFill rotWithShape="1"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r="7545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46931" cy="29469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B6C0A" w14:paraId="6CEACB7A" w14:textId="77777777" w:rsidTr="00A70DC1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3EE9DEC4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AC3B9D3" wp14:editId="01BCA361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5" name="Text Box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E378F83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1EF7881A" wp14:editId="192D0904">
                                        <wp:extent cx="3743960" cy="3178810"/>
                                        <wp:effectExtent l="0" t="0" r="8890" b="2540"/>
                                        <wp:docPr id="63" name="그림 63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1p6_cow.jpg"/>
                                                <pic:cNvPicPr/>
                                              </pic:nvPicPr>
                                              <pic:blipFill>
                                                <a:blip r:embed="rId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74396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AC3B9D3" id="Text Box 5" o:spid="_x0000_s1028" type="#_x0000_t202" style="position:absolute;left:0;text-align:left;margin-left:-5.6pt;margin-top:5.55pt;width:387.75pt;height:25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" fillcolor="white [3201]" strokeweight=".5pt">
                      <v:textbox>
                        <w:txbxContent>
                          <w:p w14:paraId="7E378F83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1EF7881A" wp14:editId="192D0904">
                                  <wp:extent cx="3743960" cy="3178810"/>
                                  <wp:effectExtent l="0" t="0" r="8890" b="2540"/>
                                  <wp:docPr id="63" name="그림 6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1p6_cow.jpg"/>
                                          <pic:cNvPicPr/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74396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2D13D54E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3CD47DE8" wp14:editId="3EEEF391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6" name="Text Box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E71323C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6FBFA170" wp14:editId="25A12E5D">
                                        <wp:extent cx="2407285" cy="3178810"/>
                                        <wp:effectExtent l="0" t="0" r="0" b="2540"/>
                                        <wp:docPr id="64" name="그림 6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2p6_dress.jpg"/>
                                                <pic:cNvPicPr/>
                                              </pic:nvPicPr>
                                              <pic:blipFill>
                                                <a:blip r:embed="rId10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40728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D47DE8" id="Text Box 6" o:spid="_x0000_s1029" type="#_x0000_t202" style="position:absolute;left:0;text-align:left;margin-left:10.1pt;margin-top:6.8pt;width:387.75pt;height:25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" fillcolor="white [3201]" strokeweight=".5pt">
                      <v:textbox>
                        <w:txbxContent>
                          <w:p w14:paraId="1E71323C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6FBFA170" wp14:editId="25A12E5D">
                                  <wp:extent cx="2407285" cy="3178810"/>
                                  <wp:effectExtent l="0" t="0" r="0" b="2540"/>
                                  <wp:docPr id="64" name="그림 6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2p6_dress.jpg"/>
                                          <pic:cNvPicPr/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40728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068D05BA" w14:textId="77777777" w:rsidR="004B6C0A" w:rsidRDefault="004B6C0A" w:rsidP="004B6C0A"/>
    <w:tbl>
      <w:tblPr>
        <w:tblStyle w:val="TableGrid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4B6C0A" w14:paraId="3F5FF664" w14:textId="77777777" w:rsidTr="00A70DC1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6B217487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7002DAB0" wp14:editId="388C8A0C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2" name="Text Box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3E01D61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BOY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002DAB0" id="Text Box 2" o:spid="_x0000_s1030" type="#_x0000_t202" style="position:absolute;left:0;text-align:left;margin-left:-5.45pt;margin-top:.2pt;width:387.75pt;height:258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" fillcolor="white [3201]" strokeweight=".5pt">
                      <v:textbox>
                        <w:txbxContent>
                          <w:p w14:paraId="73E01D61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BOY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7D805593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0298CECC" wp14:editId="3B4212D2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4" name="Text Box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1CC05737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APPLE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298CECC" id="Text Box 4" o:spid="_x0000_s1031" type="#_x0000_t202" style="position:absolute;left:0;text-align:left;margin-left:10.25pt;margin-top:.45pt;width:387.75pt;height:258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" fillcolor="window" strokeweight=".5pt">
                      <v:textbox>
                        <w:txbxContent>
                          <w:p w14:paraId="1CC05737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APPLE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B6C0A" w14:paraId="49A6EDD4" w14:textId="77777777" w:rsidTr="00A70DC1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5F7C3C42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70D8CA4B" wp14:editId="47D5A571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7" name="Text Box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C88161B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DRESS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0D8CA4B" id="Text Box 7" o:spid="_x0000_s1032" type="#_x0000_t202" style="position:absolute;left:0;text-align:left;margin-left:-5.6pt;margin-top:5.55pt;width:387.75pt;height:258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" fillcolor="white [3201]" strokeweight=".5pt">
                      <v:textbox>
                        <w:txbxContent>
                          <w:p w14:paraId="0C88161B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DRESS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3C209954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6A38C62D" wp14:editId="1F179C4B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8" name="Text Box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79E142C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COW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A38C62D" id="Text Box 8" o:spid="_x0000_s1033" type="#_x0000_t202" style="position:absolute;left:0;text-align:left;margin-left:10.1pt;margin-top:6.8pt;width:387.75pt;height:258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" fillcolor="white [3201]" strokeweight=".5pt">
                      <v:textbox>
                        <w:txbxContent>
                          <w:p w14:paraId="279E142C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COW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23FEAE57" w14:textId="77777777" w:rsidR="004B6C0A" w:rsidRDefault="004B6C0A" w:rsidP="004B6C0A"/>
    <w:tbl>
      <w:tblPr>
        <w:tblStyle w:val="TableGrid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4B6C0A" w14:paraId="346F2147" w14:textId="77777777" w:rsidTr="00A70DC1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7C730EA7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67D3AAF5" wp14:editId="3E525E4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9" name="Text Box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F20BA1F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337C762F" wp14:editId="48CEBF17">
                                        <wp:extent cx="3228975" cy="2914650"/>
                                        <wp:effectExtent l="0" t="0" r="9525" b="0"/>
                                        <wp:docPr id="65" name="그림 6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2p6_egg.jpg"/>
                                                <pic:cNvPicPr/>
                                              </pic:nvPicPr>
                                              <pic:blipFill>
                                                <a:blip r:embed="rId11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228975" cy="291465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7D3AAF5" id="Text Box 9" o:spid="_x0000_s1034" type="#_x0000_t202" style="position:absolute;left:0;text-align:left;margin-left:-5.45pt;margin-top:.2pt;width:387.75pt;height:258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" fillcolor="white [3201]" strokeweight=".5pt">
                      <v:textbox>
                        <w:txbxContent>
                          <w:p w14:paraId="0F20BA1F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337C762F" wp14:editId="48CEBF17">
                                  <wp:extent cx="3228975" cy="2914650"/>
                                  <wp:effectExtent l="0" t="0" r="9525" b="0"/>
                                  <wp:docPr id="65" name="그림 6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2p6_egg.jpg"/>
                                          <pic:cNvPicPr/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228975" cy="29146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65060EB5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78F8C65A" wp14:editId="7ADE59BC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0" name="Text Box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553F12AC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3E85C347" wp14:editId="2CA1402E">
                                        <wp:extent cx="3338195" cy="3178810"/>
                                        <wp:effectExtent l="0" t="0" r="0" b="0"/>
                                        <wp:docPr id="66" name="그림 6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2p6_fan.jpg"/>
                                                <pic:cNvPicPr/>
                                              </pic:nvPicPr>
                                              <pic:blipFill>
                                                <a:blip r:embed="rId12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33819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F8C65A" id="Text Box 10" o:spid="_x0000_s1035" type="#_x0000_t202" style="position:absolute;left:0;text-align:left;margin-left:10.25pt;margin-top:.45pt;width:387.75pt;height:258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" fillcolor="window" strokeweight=".5pt">
                      <v:textbox>
                        <w:txbxContent>
                          <w:p w14:paraId="553F12AC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3E85C347" wp14:editId="2CA1402E">
                                  <wp:extent cx="3338195" cy="3178810"/>
                                  <wp:effectExtent l="0" t="0" r="0" b="0"/>
                                  <wp:docPr id="66" name="그림 6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2p6_fan.jpg"/>
                                          <pic:cNvPicPr/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33819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B6C0A" w14:paraId="2529396C" w14:textId="77777777" w:rsidTr="00A70DC1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265C6D5F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3F2588FE" wp14:editId="1E055051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1" name="Text Box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481D7DB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4127DFD4" wp14:editId="31C2ADEB">
                                        <wp:extent cx="2192655" cy="3178810"/>
                                        <wp:effectExtent l="0" t="0" r="0" b="2540"/>
                                        <wp:docPr id="67" name="그림 6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3p6_girl.jpg"/>
                                                <pic:cNvPicPr/>
                                              </pic:nvPicPr>
                                              <pic:blipFill>
                                                <a:blip r:embed="rId13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19265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F2588FE" id="Text Box 11" o:spid="_x0000_s1036" type="#_x0000_t202" style="position:absolute;left:0;text-align:left;margin-left:-5.6pt;margin-top:5.55pt;width:387.75pt;height:258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" fillcolor="white [3201]" strokeweight=".5pt">
                      <v:textbox>
                        <w:txbxContent>
                          <w:p w14:paraId="2481D7DB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4127DFD4" wp14:editId="31C2ADEB">
                                  <wp:extent cx="2192655" cy="3178810"/>
                                  <wp:effectExtent l="0" t="0" r="0" b="2540"/>
                                  <wp:docPr id="67" name="그림 6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3p6_girl.jpg"/>
                                          <pic:cNvPicPr/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19265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42DCA16A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4CE6F74F" wp14:editId="53AA8144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2" name="Text Box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DB42BE8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1496EB69" wp14:editId="7CD1E937">
                                        <wp:extent cx="4344035" cy="3178810"/>
                                        <wp:effectExtent l="0" t="0" r="0" b="0"/>
                                        <wp:docPr id="68" name="그림 6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3p6_hat.jpg"/>
                                                <pic:cNvPicPr/>
                                              </pic:nvPicPr>
                                              <pic:blipFill>
                                                <a:blip r:embed="rId14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434403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CE6F74F" id="Text Box 12" o:spid="_x0000_s1037" type="#_x0000_t202" style="position:absolute;left:0;text-align:left;margin-left:10.1pt;margin-top:6.8pt;width:387.75pt;height:258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" fillcolor="white [3201]" strokeweight=".5pt">
                      <v:textbox>
                        <w:txbxContent>
                          <w:p w14:paraId="2DB42BE8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1496EB69" wp14:editId="7CD1E937">
                                  <wp:extent cx="4344035" cy="3178810"/>
                                  <wp:effectExtent l="0" t="0" r="0" b="0"/>
                                  <wp:docPr id="68" name="그림 6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3p6_hat.jpg"/>
                                          <pic:cNvPicPr/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34403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398CBCE0" w14:textId="77777777" w:rsidR="004B6C0A" w:rsidRDefault="004B6C0A" w:rsidP="004B6C0A"/>
    <w:tbl>
      <w:tblPr>
        <w:tblStyle w:val="TableGrid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4B6C0A" w14:paraId="434FC6BA" w14:textId="77777777" w:rsidTr="00A70DC1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6736B2A4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4F2DF94D" wp14:editId="31C1D285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3" name="Text Box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3779472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FAN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F2DF94D" id="Text Box 13" o:spid="_x0000_s1038" type="#_x0000_t202" style="position:absolute;left:0;text-align:left;margin-left:-5.45pt;margin-top:.2pt;width:387.75pt;height:258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" fillcolor="white [3201]" strokeweight=".5pt">
                      <v:textbox>
                        <w:txbxContent>
                          <w:p w14:paraId="03779472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FAN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3870328B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73B60018" wp14:editId="282E995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4" name="Text Box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4B8D72E2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EGG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B60018" id="Text Box 14" o:spid="_x0000_s1039" type="#_x0000_t202" style="position:absolute;left:0;text-align:left;margin-left:10.25pt;margin-top:.45pt;width:387.75pt;height:258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" fillcolor="window" strokeweight=".5pt">
                      <v:textbox>
                        <w:txbxContent>
                          <w:p w14:paraId="4B8D72E2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EGG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B6C0A" w14:paraId="579405A1" w14:textId="77777777" w:rsidTr="00A70DC1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6687AB4E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1EBEA6B5" wp14:editId="130E3563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5" name="Text Box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6FC32B1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HAT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EBEA6B5" id="Text Box 15" o:spid="_x0000_s1040" type="#_x0000_t202" style="position:absolute;left:0;text-align:left;margin-left:-5.6pt;margin-top:5.55pt;width:387.75pt;height:258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" fillcolor="white [3201]" strokeweight=".5pt">
                      <v:textbox>
                        <w:txbxContent>
                          <w:p w14:paraId="36FC32B1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HAT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7DC3B217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2322E352" wp14:editId="0C7777CA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6" name="Text Box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7DE832A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GIRL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322E352" id="Text Box 16" o:spid="_x0000_s1041" type="#_x0000_t202" style="position:absolute;left:0;text-align:left;margin-left:10.1pt;margin-top:6.8pt;width:387.75pt;height:258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" fillcolor="white [3201]" strokeweight=".5pt">
                      <v:textbox>
                        <w:txbxContent>
                          <w:p w14:paraId="77DE832A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GIRL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64A8D345" w14:textId="77777777" w:rsidR="004B6C0A" w:rsidRDefault="004B6C0A" w:rsidP="004B6C0A"/>
    <w:tbl>
      <w:tblPr>
        <w:tblStyle w:val="TableGrid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4B6C0A" w14:paraId="102809BD" w14:textId="77777777" w:rsidTr="00A70DC1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3BBDD97B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5E3B404C" wp14:editId="221E7B21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7" name="Text Box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0F64BDE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1BECED87" wp14:editId="6B6101F9">
                                        <wp:extent cx="3178810" cy="3178810"/>
                                        <wp:effectExtent l="0" t="0" r="2540" b="2540"/>
                                        <wp:docPr id="69" name="그림 6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3p6_igloo.jpg"/>
                                                <pic:cNvPicPr/>
                                              </pic:nvPicPr>
                                              <pic:blipFill>
                                                <a:blip r:embed="rId15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17881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E3B404C" id="Text Box 17" o:spid="_x0000_s1042" type="#_x0000_t202" style="position:absolute;left:0;text-align:left;margin-left:-5.45pt;margin-top:.2pt;width:387.75pt;height:258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" fillcolor="white [3201]" strokeweight=".5pt">
                      <v:textbox>
                        <w:txbxContent>
                          <w:p w14:paraId="70F64BDE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1BECED87" wp14:editId="6B6101F9">
                                  <wp:extent cx="3178810" cy="3178810"/>
                                  <wp:effectExtent l="0" t="0" r="2540" b="2540"/>
                                  <wp:docPr id="69" name="그림 6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3p6_igloo.jpg"/>
                                          <pic:cNvPicPr/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17881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7D4D0E3C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06665A76" wp14:editId="1FA9208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8" name="Text Box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5463F8E9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03959490" wp14:editId="1C710965">
                                        <wp:extent cx="2601595" cy="3178810"/>
                                        <wp:effectExtent l="0" t="0" r="8255" b="2540"/>
                                        <wp:docPr id="70" name="그림 7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4p6_jam.jpg"/>
                                                <pic:cNvPicPr/>
                                              </pic:nvPicPr>
                                              <pic:blipFill>
                                                <a:blip r:embed="rId16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60159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6665A76" id="Text Box 18" o:spid="_x0000_s1043" type="#_x0000_t202" style="position:absolute;left:0;text-align:left;margin-left:10.25pt;margin-top:.45pt;width:387.75pt;height:258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" fillcolor="window" strokeweight=".5pt">
                      <v:textbox>
                        <w:txbxContent>
                          <w:p w14:paraId="5463F8E9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03959490" wp14:editId="1C710965">
                                  <wp:extent cx="2601595" cy="3178810"/>
                                  <wp:effectExtent l="0" t="0" r="8255" b="2540"/>
                                  <wp:docPr id="70" name="그림 7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4p6_jam.jpg"/>
                                          <pic:cNvPicPr/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0159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B6C0A" w14:paraId="0B4B87C2" w14:textId="77777777" w:rsidTr="00A70DC1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6B0A4789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3652D090" wp14:editId="2217EA26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9" name="Text Box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C2CE6F4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37821A32" wp14:editId="1533B3FA">
                                        <wp:extent cx="2988945" cy="3178810"/>
                                        <wp:effectExtent l="0" t="0" r="1905" b="2540"/>
                                        <wp:docPr id="72" name="그림 7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4p6_kiwi_.jpg"/>
                                                <pic:cNvPicPr/>
                                              </pic:nvPicPr>
                                              <pic:blipFill>
                                                <a:blip r:embed="rId17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98894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652D090" id="Text Box 19" o:spid="_x0000_s1044" type="#_x0000_t202" style="position:absolute;left:0;text-align:left;margin-left:-5.6pt;margin-top:5.55pt;width:387.75pt;height:258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" fillcolor="white [3201]" strokeweight=".5pt">
                      <v:textbox>
                        <w:txbxContent>
                          <w:p w14:paraId="2C2CE6F4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37821A32" wp14:editId="1533B3FA">
                                  <wp:extent cx="2988945" cy="3178810"/>
                                  <wp:effectExtent l="0" t="0" r="1905" b="2540"/>
                                  <wp:docPr id="72" name="그림 7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4p6_kiwi_.jpg"/>
                                          <pic:cNvPicPr/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98894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04675599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0A7E7260" wp14:editId="2FF673B0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20" name="Text Box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C56EC79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7B8C400E" wp14:editId="4E8248CE">
                                        <wp:extent cx="2527935" cy="3178810"/>
                                        <wp:effectExtent l="0" t="0" r="5715" b="2540"/>
                                        <wp:docPr id="73" name="그림 73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4p6_lamp.jpg"/>
                                                <pic:cNvPicPr/>
                                              </pic:nvPicPr>
                                              <pic:blipFill>
                                                <a:blip r:embed="rId1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52793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7E7260" id="Text Box 20" o:spid="_x0000_s1045" type="#_x0000_t202" style="position:absolute;left:0;text-align:left;margin-left:10.1pt;margin-top:6.8pt;width:387.75pt;height:258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" fillcolor="white [3201]" strokeweight=".5pt">
                      <v:textbox>
                        <w:txbxContent>
                          <w:p w14:paraId="3C56EC79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7B8C400E" wp14:editId="4E8248CE">
                                  <wp:extent cx="2527935" cy="3178810"/>
                                  <wp:effectExtent l="0" t="0" r="5715" b="2540"/>
                                  <wp:docPr id="73" name="그림 7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4p6_lamp.jpg"/>
                                          <pic:cNvPicPr/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52793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6BA3C14A" w14:textId="77777777" w:rsidR="004B6C0A" w:rsidRDefault="004B6C0A" w:rsidP="004B6C0A"/>
    <w:tbl>
      <w:tblPr>
        <w:tblStyle w:val="TableGrid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4B6C0A" w14:paraId="637055DB" w14:textId="77777777" w:rsidTr="00A70DC1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043B2D58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1CC1043A" wp14:editId="33CBDE04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21" name="Text Box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0C4EC4A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JAM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CC1043A" id="Text Box 21" o:spid="_x0000_s1046" type="#_x0000_t202" style="position:absolute;left:0;text-align:left;margin-left:-5.45pt;margin-top:.2pt;width:387.75pt;height:258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" fillcolor="white [3201]" strokeweight=".5pt">
                      <v:textbox>
                        <w:txbxContent>
                          <w:p w14:paraId="30C4EC4A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JAM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6D474D60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2F111B17" wp14:editId="3E4920D1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22" name="Text Box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3F31DF73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IGLOO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F111B17" id="Text Box 22" o:spid="_x0000_s1047" type="#_x0000_t202" style="position:absolute;left:0;text-align:left;margin-left:10.25pt;margin-top:.45pt;width:387.75pt;height:258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" fillcolor="window" strokeweight=".5pt">
                      <v:textbox>
                        <w:txbxContent>
                          <w:p w14:paraId="3F31DF73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IGLOO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B6C0A" w14:paraId="520CA729" w14:textId="77777777" w:rsidTr="00A70DC1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679AA7AB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167CB524" wp14:editId="493DD6EE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23" name="Text Box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F459CB0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LAMP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67CB524" id="Text Box 23" o:spid="_x0000_s1048" type="#_x0000_t202" style="position:absolute;left:0;text-align:left;margin-left:-5.6pt;margin-top:5.55pt;width:387.75pt;height:258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" fillcolor="white [3201]" strokeweight=".5pt">
                      <v:textbox>
                        <w:txbxContent>
                          <w:p w14:paraId="3F459CB0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LAMP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331F47A7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646B52C8" wp14:editId="0453B932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24" name="Text Box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126CFCB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KIWI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46B52C8" id="Text Box 24" o:spid="_x0000_s1049" type="#_x0000_t202" style="position:absolute;left:0;text-align:left;margin-left:10.1pt;margin-top:6.8pt;width:387.75pt;height:258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" fillcolor="white [3201]" strokeweight=".5pt">
                      <v:textbox>
                        <w:txbxContent>
                          <w:p w14:paraId="4126CFCB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KIWI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4A75B366" w14:textId="77777777" w:rsidR="004B6C0A" w:rsidRDefault="004B6C0A" w:rsidP="004B6C0A"/>
    <w:tbl>
      <w:tblPr>
        <w:tblStyle w:val="TableGrid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4B6C0A" w14:paraId="167CD66F" w14:textId="77777777" w:rsidTr="00A70DC1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2070324A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1AF47448" wp14:editId="2F1D9BB7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25" name="Text Box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3A47857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772FDA14" wp14:editId="01CE29E8">
                                        <wp:extent cx="3178810" cy="3178810"/>
                                        <wp:effectExtent l="0" t="0" r="0" b="0"/>
                                        <wp:docPr id="75" name="그림 7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5p6_map.jpg"/>
                                                <pic:cNvPicPr/>
                                              </pic:nvPicPr>
                                              <pic:blipFill>
                                                <a:blip r:embed="rId1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17881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AF47448" id="Text Box 25" o:spid="_x0000_s1050" type="#_x0000_t202" style="position:absolute;left:0;text-align:left;margin-left:-5.45pt;margin-top:.2pt;width:387.75pt;height:258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" fillcolor="white [3201]" strokeweight=".5pt">
                      <v:textbox>
                        <w:txbxContent>
                          <w:p w14:paraId="23A47857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772FDA14" wp14:editId="01CE29E8">
                                  <wp:extent cx="3178810" cy="3178810"/>
                                  <wp:effectExtent l="0" t="0" r="0" b="0"/>
                                  <wp:docPr id="75" name="그림 7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5p6_map.jpg"/>
                                          <pic:cNvPicPr/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17881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0B45F962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1DEB7FBE" wp14:editId="6E9061B4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26" name="Text Box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3A7BE6E6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5D2A477A" wp14:editId="3A04F4E1">
                                        <wp:extent cx="4735195" cy="2465070"/>
                                        <wp:effectExtent l="0" t="0" r="8255" b="0"/>
                                        <wp:docPr id="76" name="그림 7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5p6_nest.jpg"/>
                                                <pic:cNvPicPr/>
                                              </pic:nvPicPr>
                                              <pic:blipFill>
                                                <a:blip r:embed="rId20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4735195" cy="246507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EB7FBE" id="Text Box 26" o:spid="_x0000_s1051" type="#_x0000_t202" style="position:absolute;left:0;text-align:left;margin-left:10.25pt;margin-top:.45pt;width:387.75pt;height:258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" fillcolor="window" strokeweight=".5pt">
                      <v:textbox>
                        <w:txbxContent>
                          <w:p w14:paraId="3A7BE6E6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5D2A477A" wp14:editId="3A04F4E1">
                                  <wp:extent cx="4735195" cy="2465070"/>
                                  <wp:effectExtent l="0" t="0" r="8255" b="0"/>
                                  <wp:docPr id="76" name="그림 7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5p6_nest.jpg"/>
                                          <pic:cNvPicPr/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735195" cy="246507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B6C0A" w14:paraId="0F5A2F88" w14:textId="77777777" w:rsidTr="00A70DC1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4E3B0BC8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340133BF" wp14:editId="2D2AFBE2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27" name="Text Box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F22FA77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6B33393F" wp14:editId="27281A1A">
                                        <wp:extent cx="4099560" cy="3178810"/>
                                        <wp:effectExtent l="0" t="0" r="0" b="2540"/>
                                        <wp:docPr id="77" name="그림 7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5p6_octopus.jpg"/>
                                                <pic:cNvPicPr/>
                                              </pic:nvPicPr>
                                              <pic:blipFill>
                                                <a:blip r:embed="rId21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409956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40133BF" id="Text Box 27" o:spid="_x0000_s1052" type="#_x0000_t202" style="position:absolute;left:0;text-align:left;margin-left:-5.6pt;margin-top:5.55pt;width:387.75pt;height:258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" fillcolor="white [3201]" strokeweight=".5pt">
                      <v:textbox>
                        <w:txbxContent>
                          <w:p w14:paraId="7F22FA77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6B33393F" wp14:editId="27281A1A">
                                  <wp:extent cx="4099560" cy="3178810"/>
                                  <wp:effectExtent l="0" t="0" r="0" b="2540"/>
                                  <wp:docPr id="77" name="그림 7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5p6_octopus.jpg"/>
                                          <pic:cNvPicPr/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09956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4A3FDEFB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650DCA3E" wp14:editId="5D148EC1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28" name="Text Box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178FBC8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487E26CB" wp14:editId="2AA3214C">
                                        <wp:extent cx="2976245" cy="3178810"/>
                                        <wp:effectExtent l="0" t="0" r="0" b="0"/>
                                        <wp:docPr id="79" name="그림 7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6p6_penguin.jpg"/>
                                                <pic:cNvPicPr/>
                                              </pic:nvPicPr>
                                              <pic:blipFill>
                                                <a:blip r:embed="rId22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97624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50DCA3E" id="Text Box 28" o:spid="_x0000_s1053" type="#_x0000_t202" style="position:absolute;left:0;text-align:left;margin-left:10.1pt;margin-top:6.8pt;width:387.75pt;height:258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" fillcolor="white [3201]" strokeweight=".5pt">
                      <v:textbox>
                        <w:txbxContent>
                          <w:p w14:paraId="3178FBC8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487E26CB" wp14:editId="2AA3214C">
                                  <wp:extent cx="2976245" cy="3178810"/>
                                  <wp:effectExtent l="0" t="0" r="0" b="0"/>
                                  <wp:docPr id="79" name="그림 7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6p6_penguin.jpg"/>
                                          <pic:cNvPicPr/>
                                        </pic:nvPicPr>
                                        <pic:blipFill>
                                          <a:blip r:embed="rId2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97624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11DE40E9" w14:textId="77777777" w:rsidR="004B6C0A" w:rsidRDefault="004B6C0A" w:rsidP="004B6C0A"/>
    <w:tbl>
      <w:tblPr>
        <w:tblStyle w:val="TableGrid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4B6C0A" w14:paraId="038336BE" w14:textId="77777777" w:rsidTr="00A70DC1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166CEF95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78B560F8" wp14:editId="615608A5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29" name="Text Box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342F584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NEST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8B560F8" id="Text Box 29" o:spid="_x0000_s1054" type="#_x0000_t202" style="position:absolute;left:0;text-align:left;margin-left:-5.45pt;margin-top:.2pt;width:387.75pt;height:258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" fillcolor="white [3201]" strokeweight=".5pt">
                      <v:textbox>
                        <w:txbxContent>
                          <w:p w14:paraId="4342F584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NEST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6C2FDECC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3C969A34" wp14:editId="78A684D2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30" name="Text Box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56E09D1B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MAP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969A34" id="Text Box 30" o:spid="_x0000_s1055" type="#_x0000_t202" style="position:absolute;left:0;text-align:left;margin-left:10.25pt;margin-top:.45pt;width:387.75pt;height:258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" fillcolor="window" strokeweight=".5pt">
                      <v:textbox>
                        <w:txbxContent>
                          <w:p w14:paraId="56E09D1B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MAP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B6C0A" w14:paraId="2CF614B0" w14:textId="77777777" w:rsidTr="00A70DC1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5BD7C999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27425484" wp14:editId="36B118E8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31" name="Text Box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3ACF863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PENGUIN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425484" id="Text Box 31" o:spid="_x0000_s1056" type="#_x0000_t202" style="position:absolute;left:0;text-align:left;margin-left:-5.6pt;margin-top:5.55pt;width:387.75pt;height:258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" fillcolor="white [3201]" strokeweight=".5pt">
                      <v:textbox>
                        <w:txbxContent>
                          <w:p w14:paraId="23ACF863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PENGUIN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005DE3BA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431544AA" wp14:editId="21F7F312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32" name="Text Box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AFBF677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OCTOPUS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31544AA" id="Text Box 32" o:spid="_x0000_s1057" type="#_x0000_t202" style="position:absolute;left:0;text-align:left;margin-left:10.1pt;margin-top:6.8pt;width:387.75pt;height:258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" fillcolor="white [3201]" strokeweight=".5pt">
                      <v:textbox>
                        <w:txbxContent>
                          <w:p w14:paraId="4AFBF677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OCTOPUS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77846DAA" w14:textId="77777777" w:rsidR="004B6C0A" w:rsidRDefault="004B6C0A" w:rsidP="004B6C0A"/>
    <w:tbl>
      <w:tblPr>
        <w:tblStyle w:val="TableGrid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4B6C0A" w14:paraId="1CC717C6" w14:textId="77777777" w:rsidTr="00A70DC1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2E701728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4034ADB1" wp14:editId="3FF822F6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33" name="Text Box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F6AF6AF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4F413B7F" wp14:editId="14945DA4">
                                        <wp:extent cx="1781810" cy="3178810"/>
                                        <wp:effectExtent l="0" t="0" r="8890" b="2540"/>
                                        <wp:docPr id="80" name="그림 8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6p6_queen.jpg"/>
                                                <pic:cNvPicPr/>
                                              </pic:nvPicPr>
                                              <pic:blipFill>
                                                <a:blip r:embed="rId23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78181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034ADB1" id="Text Box 33" o:spid="_x0000_s1058" type="#_x0000_t202" style="position:absolute;left:0;text-align:left;margin-left:-5.45pt;margin-top:.2pt;width:387.75pt;height:258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" fillcolor="white [3201]" strokeweight=".5pt">
                      <v:textbox>
                        <w:txbxContent>
                          <w:p w14:paraId="6F6AF6AF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4F413B7F" wp14:editId="14945DA4">
                                  <wp:extent cx="1781810" cy="3178810"/>
                                  <wp:effectExtent l="0" t="0" r="8890" b="2540"/>
                                  <wp:docPr id="80" name="그림 8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6p6_queen.jpg"/>
                                          <pic:cNvPicPr/>
                                        </pic:nvPicPr>
                                        <pic:blipFill>
                                          <a:blip r:embed="rId2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78181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1D3531E0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2D621208" wp14:editId="265A8E81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34" name="Text Box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4856D502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1AD922A4" wp14:editId="17129AB0">
                                        <wp:extent cx="3246755" cy="3178810"/>
                                        <wp:effectExtent l="0" t="0" r="0" b="2540"/>
                                        <wp:docPr id="81" name="그림 8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6p6_rat.jpg"/>
                                                <pic:cNvPicPr/>
                                              </pic:nvPicPr>
                                              <pic:blipFill>
                                                <a:blip r:embed="rId24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24675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D621208" id="Text Box 34" o:spid="_x0000_s1059" type="#_x0000_t202" style="position:absolute;left:0;text-align:left;margin-left:10.25pt;margin-top:.45pt;width:387.75pt;height:258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" fillcolor="window" strokeweight=".5pt">
                      <v:textbox>
                        <w:txbxContent>
                          <w:p w14:paraId="4856D502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1AD922A4" wp14:editId="17129AB0">
                                  <wp:extent cx="3246755" cy="3178810"/>
                                  <wp:effectExtent l="0" t="0" r="0" b="2540"/>
                                  <wp:docPr id="81" name="그림 8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6p6_rat.jpg"/>
                                          <pic:cNvPicPr/>
                                        </pic:nvPicPr>
                                        <pic:blipFill>
                                          <a:blip r:embed="rId2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24675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B6C0A" w14:paraId="5F3DA4E0" w14:textId="77777777" w:rsidTr="00A70DC1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1CE7BFA7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7B19BD48" wp14:editId="257F6BDE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35" name="Text Box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35DA9F9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3FC512C0" wp14:editId="066D2E2A">
                                        <wp:extent cx="3630295" cy="3178810"/>
                                        <wp:effectExtent l="0" t="0" r="8255" b="2540"/>
                                        <wp:docPr id="82" name="그림 8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7p6_snake.jpg"/>
                                                <pic:cNvPicPr/>
                                              </pic:nvPicPr>
                                              <pic:blipFill>
                                                <a:blip r:embed="rId25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63029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19BD48" id="Text Box 35" o:spid="_x0000_s1060" type="#_x0000_t202" style="position:absolute;left:0;text-align:left;margin-left:-5.6pt;margin-top:5.55pt;width:387.75pt;height:258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" fillcolor="white [3201]" strokeweight=".5pt">
                      <v:textbox>
                        <w:txbxContent>
                          <w:p w14:paraId="335DA9F9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3FC512C0" wp14:editId="066D2E2A">
                                  <wp:extent cx="3630295" cy="3178810"/>
                                  <wp:effectExtent l="0" t="0" r="8255" b="2540"/>
                                  <wp:docPr id="82" name="그림 8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7p6_snake.jpg"/>
                                          <pic:cNvPicPr/>
                                        </pic:nvPicPr>
                                        <pic:blipFill>
                                          <a:blip r:embed="rId2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63029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01B03068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2459EF1A" wp14:editId="29368EEA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36" name="Text Box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CBD0C3B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2590AFA4" wp14:editId="3AAEEAC3">
                                        <wp:extent cx="3248025" cy="3178810"/>
                                        <wp:effectExtent l="0" t="0" r="9525" b="2540"/>
                                        <wp:docPr id="83" name="그림 83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7p6_sun.jpg"/>
                                                <pic:cNvPicPr/>
                                              </pic:nvPicPr>
                                              <pic:blipFill>
                                                <a:blip r:embed="rId26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24802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459EF1A" id="Text Box 36" o:spid="_x0000_s1061" type="#_x0000_t202" style="position:absolute;left:0;text-align:left;margin-left:10.1pt;margin-top:6.8pt;width:387.75pt;height:258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" fillcolor="white [3201]" strokeweight=".5pt">
                      <v:textbox>
                        <w:txbxContent>
                          <w:p w14:paraId="7CBD0C3B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2590AFA4" wp14:editId="3AAEEAC3">
                                  <wp:extent cx="3248025" cy="3178810"/>
                                  <wp:effectExtent l="0" t="0" r="9525" b="2540"/>
                                  <wp:docPr id="83" name="그림 8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7p6_sun.jpg"/>
                                          <pic:cNvPicPr/>
                                        </pic:nvPicPr>
                                        <pic:blipFill>
                                          <a:blip r:embed="rId2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24802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5AEB0DD3" w14:textId="77777777" w:rsidR="004B6C0A" w:rsidRDefault="004B6C0A" w:rsidP="004B6C0A"/>
    <w:tbl>
      <w:tblPr>
        <w:tblStyle w:val="TableGrid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4B6C0A" w14:paraId="640E43A5" w14:textId="77777777" w:rsidTr="00A70DC1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067E5071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2D157203" wp14:editId="2AC3B01D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37" name="Text Box 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56E4FCB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RAT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D157203" id="Text Box 37" o:spid="_x0000_s1062" type="#_x0000_t202" style="position:absolute;left:0;text-align:left;margin-left:-5.45pt;margin-top:.2pt;width:387.75pt;height:258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" fillcolor="white [3201]" strokeweight=".5pt">
                      <v:textbox>
                        <w:txbxContent>
                          <w:p w14:paraId="256E4FCB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RAT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36E0AB09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304805E7" wp14:editId="56173FB1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38" name="Text Box 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27371023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QUEEN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4805E7" id="Text Box 38" o:spid="_x0000_s1063" type="#_x0000_t202" style="position:absolute;left:0;text-align:left;margin-left:10.25pt;margin-top:.45pt;width:387.75pt;height:258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" fillcolor="window" strokeweight=".5pt">
                      <v:textbox>
                        <w:txbxContent>
                          <w:p w14:paraId="27371023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QUEEN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B6C0A" w14:paraId="7B263F03" w14:textId="77777777" w:rsidTr="00A70DC1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124606CF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54F33BCC" wp14:editId="1249DA6D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39" name="Text Box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E81C196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SUN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F33BCC" id="Text Box 39" o:spid="_x0000_s1064" type="#_x0000_t202" style="position:absolute;left:0;text-align:left;margin-left:-5.6pt;margin-top:5.55pt;width:387.75pt;height:258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" fillcolor="white [3201]" strokeweight=".5pt">
                      <v:textbox>
                        <w:txbxContent>
                          <w:p w14:paraId="7E81C196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SUN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237FDBF6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364D4EDB" wp14:editId="4ED6F76E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40" name="Text Box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89E63C1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SNAKE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64D4EDB" id="Text Box 40" o:spid="_x0000_s1065" type="#_x0000_t202" style="position:absolute;left:0;text-align:left;margin-left:10.1pt;margin-top:6.8pt;width:387.75pt;height:258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" fillcolor="white [3201]" strokeweight=".5pt">
                      <v:textbox>
                        <w:txbxContent>
                          <w:p w14:paraId="589E63C1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SNAKE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054C3D58" w14:textId="77777777" w:rsidR="004B6C0A" w:rsidRDefault="004B6C0A" w:rsidP="004B6C0A"/>
    <w:tbl>
      <w:tblPr>
        <w:tblStyle w:val="TableGrid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4B6C0A" w14:paraId="4A2F0353" w14:textId="77777777" w:rsidTr="00A70DC1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58DA1822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27DF28EE" wp14:editId="3731F081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41" name="Text Box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1729BC0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63711FEB" wp14:editId="05E2557D">
                                        <wp:extent cx="3211830" cy="3178810"/>
                                        <wp:effectExtent l="0" t="0" r="0" b="0"/>
                                        <wp:docPr id="84" name="그림 8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7p6_tooth.jpg"/>
                                                <pic:cNvPicPr/>
                                              </pic:nvPicPr>
                                              <pic:blipFill>
                                                <a:blip r:embed="rId27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21183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7DF28EE" id="Text Box 41" o:spid="_x0000_s1066" type="#_x0000_t202" style="position:absolute;left:0;text-align:left;margin-left:-5.45pt;margin-top:.2pt;width:387.75pt;height:258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" fillcolor="white [3201]" strokeweight=".5pt">
                      <v:textbox>
                        <w:txbxContent>
                          <w:p w14:paraId="11729BC0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63711FEB" wp14:editId="05E2557D">
                                  <wp:extent cx="3211830" cy="3178810"/>
                                  <wp:effectExtent l="0" t="0" r="0" b="0"/>
                                  <wp:docPr id="84" name="그림 8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7p6_tooth.jpg"/>
                                          <pic:cNvPicPr/>
                                        </pic:nvPicPr>
                                        <pic:blipFill>
                                          <a:blip r:embed="rId2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21183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41DCAEE9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11E447A1" wp14:editId="7D9C98E4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42" name="Text Box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15730BA6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56F64B17" wp14:editId="41AB916A">
                                        <wp:extent cx="4508500" cy="3178810"/>
                                        <wp:effectExtent l="0" t="0" r="6350" b="2540"/>
                                        <wp:docPr id="85" name="그림 8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7p6_truck.jpg"/>
                                                <pic:cNvPicPr/>
                                              </pic:nvPicPr>
                                              <pic:blipFill>
                                                <a:blip r:embed="rId2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450850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1E447A1" id="Text Box 42" o:spid="_x0000_s1067" type="#_x0000_t202" style="position:absolute;left:0;text-align:left;margin-left:10.25pt;margin-top:.45pt;width:387.75pt;height:258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" fillcolor="window" strokeweight=".5pt">
                      <v:textbox>
                        <w:txbxContent>
                          <w:p w14:paraId="15730BA6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56F64B17" wp14:editId="41AB916A">
                                  <wp:extent cx="4508500" cy="3178810"/>
                                  <wp:effectExtent l="0" t="0" r="6350" b="2540"/>
                                  <wp:docPr id="85" name="그림 8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7p6_truck.jpg"/>
                                          <pic:cNvPicPr/>
                                        </pic:nvPicPr>
                                        <pic:blipFill>
                                          <a:blip r:embed="rId2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50850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B6C0A" w14:paraId="4629F7F3" w14:textId="77777777" w:rsidTr="00A70DC1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089F6976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7BA265E0" wp14:editId="202B36BE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43" name="Text Box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B5A2330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6DF66419" wp14:editId="206B160F">
                                        <wp:extent cx="1139825" cy="3178810"/>
                                        <wp:effectExtent l="0" t="0" r="3175" b="2540"/>
                                        <wp:docPr id="86" name="그림 8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8p6_uncle.jpg"/>
                                                <pic:cNvPicPr/>
                                              </pic:nvPicPr>
                                              <pic:blipFill>
                                                <a:blip r:embed="rId2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13982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A265E0" id="Text Box 43" o:spid="_x0000_s1068" type="#_x0000_t202" style="position:absolute;left:0;text-align:left;margin-left:-5.6pt;margin-top:5.55pt;width:387.75pt;height:258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" fillcolor="white [3201]" strokeweight=".5pt">
                      <v:textbox>
                        <w:txbxContent>
                          <w:p w14:paraId="0B5A2330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6DF66419" wp14:editId="206B160F">
                                  <wp:extent cx="1139825" cy="3178810"/>
                                  <wp:effectExtent l="0" t="0" r="3175" b="2540"/>
                                  <wp:docPr id="86" name="그림 8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8p6_uncle.jpg"/>
                                          <pic:cNvPicPr/>
                                        </pic:nvPicPr>
                                        <pic:blipFill>
                                          <a:blip r:embed="rId2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3982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669D9354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34DFCDF2" wp14:editId="08EC9C3A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44" name="Text Box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8DB264C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473A0468" wp14:editId="17C7E426">
                                        <wp:extent cx="2143760" cy="3178810"/>
                                        <wp:effectExtent l="0" t="0" r="8890" b="2540"/>
                                        <wp:docPr id="87" name="그림 8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8p6_up.jpg"/>
                                                <pic:cNvPicPr/>
                                              </pic:nvPicPr>
                                              <pic:blipFill>
                                                <a:blip r:embed="rId30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14376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4DFCDF2" id="Text Box 44" o:spid="_x0000_s1069" type="#_x0000_t202" style="position:absolute;left:0;text-align:left;margin-left:10.1pt;margin-top:6.8pt;width:387.75pt;height:258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" fillcolor="white [3201]" strokeweight=".5pt">
                      <v:textbox>
                        <w:txbxContent>
                          <w:p w14:paraId="78DB264C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473A0468" wp14:editId="17C7E426">
                                  <wp:extent cx="2143760" cy="3178810"/>
                                  <wp:effectExtent l="0" t="0" r="8890" b="2540"/>
                                  <wp:docPr id="87" name="그림 8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8p6_up.jpg"/>
                                          <pic:cNvPicPr/>
                                        </pic:nvPicPr>
                                        <pic:blipFill>
                                          <a:blip r:embed="rId3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14376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5319F779" w14:textId="77777777" w:rsidR="004B6C0A" w:rsidRDefault="004B6C0A" w:rsidP="004B6C0A"/>
    <w:tbl>
      <w:tblPr>
        <w:tblStyle w:val="TableGrid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4B6C0A" w14:paraId="2250B282" w14:textId="77777777" w:rsidTr="00A70DC1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2637C0C3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78321257" wp14:editId="33F6996E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45" name="Text Box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82CA917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TRUCK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8321257" id="Text Box 45" o:spid="_x0000_s1070" type="#_x0000_t202" style="position:absolute;left:0;text-align:left;margin-left:-5.45pt;margin-top:.2pt;width:387.75pt;height:258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" fillcolor="white [3201]" strokeweight=".5pt">
                      <v:textbox>
                        <w:txbxContent>
                          <w:p w14:paraId="182CA917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TRUCK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43EAD095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1668D453" wp14:editId="4EA632F1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46" name="Text Box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64998E4B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TOOTH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668D453" id="Text Box 46" o:spid="_x0000_s1071" type="#_x0000_t202" style="position:absolute;left:0;text-align:left;margin-left:10.25pt;margin-top:.45pt;width:387.75pt;height:258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" fillcolor="window" strokeweight=".5pt">
                      <v:textbox>
                        <w:txbxContent>
                          <w:p w14:paraId="64998E4B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TOOTH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B6C0A" w14:paraId="50F6C26B" w14:textId="77777777" w:rsidTr="00A70DC1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0CDCD88E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58FD29A1" wp14:editId="0332FCC7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47" name="Text Box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5727634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UP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FD29A1" id="Text Box 47" o:spid="_x0000_s1072" type="#_x0000_t202" style="position:absolute;left:0;text-align:left;margin-left:-5.6pt;margin-top:5.55pt;width:387.75pt;height:258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" fillcolor="white [3201]" strokeweight=".5pt">
                      <v:textbox>
                        <w:txbxContent>
                          <w:p w14:paraId="55727634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UP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0F6C8353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5618185D" wp14:editId="756B78DB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48" name="Text Box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4254FCC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UNCLE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618185D" id="Text Box 48" o:spid="_x0000_s1073" type="#_x0000_t202" style="position:absolute;left:0;text-align:left;margin-left:10.1pt;margin-top:6.8pt;width:387.75pt;height:258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" fillcolor="white [3201]" strokeweight=".5pt">
                      <v:textbox>
                        <w:txbxContent>
                          <w:p w14:paraId="24254FCC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UNCLE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258D76B6" w14:textId="77777777" w:rsidR="004B6C0A" w:rsidRDefault="004B6C0A" w:rsidP="004B6C0A"/>
    <w:tbl>
      <w:tblPr>
        <w:tblStyle w:val="TableGrid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4B6C0A" w14:paraId="6CD0F183" w14:textId="77777777" w:rsidTr="00A70DC1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3F0FF6EA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37086EEF" wp14:editId="59948696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49" name="Text Box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6804417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6A883B87" wp14:editId="07608CF4">
                                        <wp:extent cx="4735195" cy="2526665"/>
                                        <wp:effectExtent l="0" t="0" r="8255" b="6985"/>
                                        <wp:docPr id="88" name="그림 8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8p6_van.jpg"/>
                                                <pic:cNvPicPr/>
                                              </pic:nvPicPr>
                                              <pic:blipFill>
                                                <a:blip r:embed="rId31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4735195" cy="252666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7086EEF" id="Text Box 49" o:spid="_x0000_s1074" type="#_x0000_t202" style="position:absolute;left:0;text-align:left;margin-left:-5.45pt;margin-top:.2pt;width:387.75pt;height:258pt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" fillcolor="white [3201]" strokeweight=".5pt">
                      <v:textbox>
                        <w:txbxContent>
                          <w:p w14:paraId="46804417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6A883B87" wp14:editId="07608CF4">
                                  <wp:extent cx="4735195" cy="2526665"/>
                                  <wp:effectExtent l="0" t="0" r="8255" b="6985"/>
                                  <wp:docPr id="88" name="그림 8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8p6_van.jpg"/>
                                          <pic:cNvPicPr/>
                                        </pic:nvPicPr>
                                        <pic:blipFill>
                                          <a:blip r:embed="rId3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735195" cy="252666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62803DD5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31FC1870" wp14:editId="2F424267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50" name="Text Box 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2630F8D1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1E0C1721" wp14:editId="50E00017">
                                        <wp:extent cx="2917825" cy="3178810"/>
                                        <wp:effectExtent l="0" t="0" r="0" b="2540"/>
                                        <wp:docPr id="89" name="그림 8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8p6_vest.jpg"/>
                                                <pic:cNvPicPr/>
                                              </pic:nvPicPr>
                                              <pic:blipFill>
                                                <a:blip r:embed="rId32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91782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FC1870" id="Text Box 50" o:spid="_x0000_s1075" type="#_x0000_t202" style="position:absolute;left:0;text-align:left;margin-left:10.25pt;margin-top:.45pt;width:387.75pt;height:258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" fillcolor="window" strokeweight=".5pt">
                      <v:textbox>
                        <w:txbxContent>
                          <w:p w14:paraId="2630F8D1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1E0C1721" wp14:editId="50E00017">
                                  <wp:extent cx="2917825" cy="3178810"/>
                                  <wp:effectExtent l="0" t="0" r="0" b="2540"/>
                                  <wp:docPr id="89" name="그림 8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8p6_vest.jpg"/>
                                          <pic:cNvPicPr/>
                                        </pic:nvPicPr>
                                        <pic:blipFill>
                                          <a:blip r:embed="rId3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91782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B6C0A" w14:paraId="39A92B5C" w14:textId="77777777" w:rsidTr="00A70DC1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26CE2654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1BFA285C" wp14:editId="66EB1B13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51" name="Text Box 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35F10AC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3C70478D" wp14:editId="3A75B3DB">
                                        <wp:extent cx="4735195" cy="2456815"/>
                                        <wp:effectExtent l="0" t="0" r="0" b="0"/>
                                        <wp:docPr id="90" name="그림 9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9p6_ax.jpg"/>
                                                <pic:cNvPicPr/>
                                              </pic:nvPicPr>
                                              <pic:blipFill>
                                                <a:blip r:embed="rId33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4735195" cy="245681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BFA285C" id="Text Box 51" o:spid="_x0000_s1076" type="#_x0000_t202" style="position:absolute;left:0;text-align:left;margin-left:-5.6pt;margin-top:5.55pt;width:387.75pt;height:258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" fillcolor="white [3201]" strokeweight=".5pt">
                      <v:textbox>
                        <w:txbxContent>
                          <w:p w14:paraId="335F10AC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3C70478D" wp14:editId="3A75B3DB">
                                  <wp:extent cx="4735195" cy="2456815"/>
                                  <wp:effectExtent l="0" t="0" r="0" b="0"/>
                                  <wp:docPr id="90" name="그림 9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9p6_ax.jpg"/>
                                          <pic:cNvPicPr/>
                                        </pic:nvPicPr>
                                        <pic:blipFill>
                                          <a:blip r:embed="rId3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735195" cy="245681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4DA1222E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 wp14:anchorId="647A96F2" wp14:editId="4DFDA318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52" name="Text Box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44460A4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5081A4E9" wp14:editId="18A05C02">
                                        <wp:extent cx="1001395" cy="3178810"/>
                                        <wp:effectExtent l="0" t="0" r="8255" b="2540"/>
                                        <wp:docPr id="91" name="그림 9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9p6_watch.jpg"/>
                                                <pic:cNvPicPr/>
                                              </pic:nvPicPr>
                                              <pic:blipFill>
                                                <a:blip r:embed="rId34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00139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47A96F2" id="Text Box 52" o:spid="_x0000_s1077" type="#_x0000_t202" style="position:absolute;left:0;text-align:left;margin-left:10.1pt;margin-top:6.8pt;width:387.75pt;height:258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" fillcolor="white [3201]" strokeweight=".5pt">
                      <v:textbox>
                        <w:txbxContent>
                          <w:p w14:paraId="244460A4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5081A4E9" wp14:editId="18A05C02">
                                  <wp:extent cx="1001395" cy="3178810"/>
                                  <wp:effectExtent l="0" t="0" r="8255" b="2540"/>
                                  <wp:docPr id="91" name="그림 9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9p6_watch.jpg"/>
                                          <pic:cNvPicPr/>
                                        </pic:nvPicPr>
                                        <pic:blipFill>
                                          <a:blip r:embed="rId3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0139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29F12A6F" w14:textId="77777777" w:rsidR="004B6C0A" w:rsidRDefault="004B6C0A" w:rsidP="004B6C0A"/>
    <w:tbl>
      <w:tblPr>
        <w:tblStyle w:val="TableGrid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4B6C0A" w14:paraId="4C153E6E" w14:textId="77777777" w:rsidTr="00A70DC1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23F5BF24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 wp14:anchorId="1666C01D" wp14:editId="7EE4DDB1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53" name="Text Box 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9BADBD3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VEST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666C01D" id="Text Box 53" o:spid="_x0000_s1078" type="#_x0000_t202" style="position:absolute;left:0;text-align:left;margin-left:-5.45pt;margin-top:.2pt;width:387.75pt;height:258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" fillcolor="white [3201]" strokeweight=".5pt">
                      <v:textbox>
                        <w:txbxContent>
                          <w:p w14:paraId="19BADBD3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VEST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25B28140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2D19C23E" wp14:editId="503D9093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54" name="Text Box 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19F90975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VAN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D19C23E" id="Text Box 54" o:spid="_x0000_s1079" type="#_x0000_t202" style="position:absolute;left:0;text-align:left;margin-left:10.25pt;margin-top:.45pt;width:387.75pt;height:258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" fillcolor="window" strokeweight=".5pt">
                      <v:textbox>
                        <w:txbxContent>
                          <w:p w14:paraId="19F90975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VAN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B6C0A" w14:paraId="37413FAC" w14:textId="77777777" w:rsidTr="00A70DC1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6608D50E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14560" behindDoc="0" locked="0" layoutInCell="1" allowOverlap="1" wp14:anchorId="64E03F40" wp14:editId="09E7710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55" name="Text Box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ACC1B74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WATCH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4E03F40" id="Text Box 55" o:spid="_x0000_s1080" type="#_x0000_t202" style="position:absolute;left:0;text-align:left;margin-left:-5.6pt;margin-top:5.55pt;width:387.75pt;height:258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" fillcolor="white [3201]" strokeweight=".5pt">
                      <v:textbox>
                        <w:txbxContent>
                          <w:p w14:paraId="6ACC1B74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WATCH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7BE264C8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15584" behindDoc="0" locked="0" layoutInCell="1" allowOverlap="1" wp14:anchorId="0EE7561C" wp14:editId="5BDF37BA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56" name="Text Box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627EDEC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AX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EE7561C" id="Text Box 56" o:spid="_x0000_s1081" type="#_x0000_t202" style="position:absolute;left:0;text-align:left;margin-left:10.1pt;margin-top:6.8pt;width:387.75pt;height:258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" fillcolor="white [3201]" strokeweight=".5pt">
                      <v:textbox>
                        <w:txbxContent>
                          <w:p w14:paraId="2627EDEC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AX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5D347C6E" w14:textId="77777777" w:rsidR="004B6C0A" w:rsidRDefault="004B6C0A" w:rsidP="004B6C0A"/>
    <w:tbl>
      <w:tblPr>
        <w:tblStyle w:val="TableGrid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4B6C0A" w14:paraId="20C8D192" w14:textId="77777777" w:rsidTr="00A70DC1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419664B9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1D69C652" wp14:editId="7DE9F2E7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57" name="Text Box 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3FDE1C6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5AF678A4" wp14:editId="3C7F0318">
                                        <wp:extent cx="2386330" cy="3178810"/>
                                        <wp:effectExtent l="0" t="0" r="0" b="2540"/>
                                        <wp:docPr id="92" name="그림 9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9p6_water.jpg"/>
                                                <pic:cNvPicPr/>
                                              </pic:nvPicPr>
                                              <pic:blipFill>
                                                <a:blip r:embed="rId35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38633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D69C652" id="Text Box 57" o:spid="_x0000_s1082" type="#_x0000_t202" style="position:absolute;left:0;text-align:left;margin-left:-5.45pt;margin-top:.2pt;width:387.75pt;height:258pt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" fillcolor="white [3201]" strokeweight=".5pt">
                      <v:textbox>
                        <w:txbxContent>
                          <w:p w14:paraId="63FDE1C6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5AF678A4" wp14:editId="3C7F0318">
                                  <wp:extent cx="2386330" cy="3178810"/>
                                  <wp:effectExtent l="0" t="0" r="0" b="2540"/>
                                  <wp:docPr id="92" name="그림 9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9p6_water.jpg"/>
                                          <pic:cNvPicPr/>
                                        </pic:nvPicPr>
                                        <pic:blipFill>
                                          <a:blip r:embed="rId3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38633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41A2E21A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17632" behindDoc="0" locked="0" layoutInCell="1" allowOverlap="1" wp14:anchorId="13189430" wp14:editId="30F9AA1D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58" name="Text Box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1CB5CFBF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6FA68F8D" wp14:editId="63DDFA46">
                                        <wp:extent cx="1524000" cy="3178810"/>
                                        <wp:effectExtent l="0" t="0" r="0" b="2540"/>
                                        <wp:docPr id="93" name="그림 93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9p6_x-ray.jpg"/>
                                                <pic:cNvPicPr/>
                                              </pic:nvPicPr>
                                              <pic:blipFill>
                                                <a:blip r:embed="rId36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52400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3189430" id="Text Box 58" o:spid="_x0000_s1083" type="#_x0000_t202" style="position:absolute;left:0;text-align:left;margin-left:10.25pt;margin-top:.45pt;width:387.75pt;height:258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" fillcolor="window" strokeweight=".5pt">
                      <v:textbox>
                        <w:txbxContent>
                          <w:p w14:paraId="1CB5CFBF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6FA68F8D" wp14:editId="63DDFA46">
                                  <wp:extent cx="1524000" cy="3178810"/>
                                  <wp:effectExtent l="0" t="0" r="0" b="2540"/>
                                  <wp:docPr id="93" name="그림 9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9p6_x-ray.jpg"/>
                                          <pic:cNvPicPr/>
                                        </pic:nvPicPr>
                                        <pic:blipFill>
                                          <a:blip r:embed="rId3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52400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B6C0A" w14:paraId="13513D25" w14:textId="77777777" w:rsidTr="00A70DC1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531C8483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 wp14:anchorId="74FFE89C" wp14:editId="188B8CDB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59" name="Text Box 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1E395F7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55D7388E" wp14:editId="3CA1735B">
                                        <wp:extent cx="4735195" cy="3120390"/>
                                        <wp:effectExtent l="0" t="0" r="0" b="0"/>
                                        <wp:docPr id="106" name="그림 10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10p6_yak.jpg"/>
                                                <pic:cNvPicPr/>
                                              </pic:nvPicPr>
                                              <pic:blipFill>
                                                <a:blip r:embed="rId37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4735195" cy="312039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4FFE89C" id="Text Box 59" o:spid="_x0000_s1084" type="#_x0000_t202" style="position:absolute;left:0;text-align:left;margin-left:-5.6pt;margin-top:5.55pt;width:387.75pt;height:258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" fillcolor="white [3201]" strokeweight=".5pt">
                      <v:textbox>
                        <w:txbxContent>
                          <w:p w14:paraId="51E395F7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55D7388E" wp14:editId="3CA1735B">
                                  <wp:extent cx="4735195" cy="3120390"/>
                                  <wp:effectExtent l="0" t="0" r="0" b="0"/>
                                  <wp:docPr id="106" name="그림 10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10p6_yak.jpg"/>
                                          <pic:cNvPicPr/>
                                        </pic:nvPicPr>
                                        <pic:blipFill>
                                          <a:blip r:embed="rId3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735195" cy="31203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08147175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19680" behindDoc="0" locked="0" layoutInCell="1" allowOverlap="1" wp14:anchorId="3CA75B7D" wp14:editId="7B6DB182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60" name="Text Box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DED2226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18D346BF" wp14:editId="7C4DDB4F">
                                        <wp:extent cx="3351530" cy="3178810"/>
                                        <wp:effectExtent l="0" t="0" r="1270" b="2540"/>
                                        <wp:docPr id="107" name="그림 10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10p6_yo-yo.jpg"/>
                                                <pic:cNvPicPr/>
                                              </pic:nvPicPr>
                                              <pic:blipFill>
                                                <a:blip r:embed="rId3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35153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A75B7D" id="Text Box 60" o:spid="_x0000_s1085" type="#_x0000_t202" style="position:absolute;left:0;text-align:left;margin-left:10.1pt;margin-top:6.8pt;width:387.75pt;height:258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" fillcolor="white [3201]" strokeweight=".5pt">
                      <v:textbox>
                        <w:txbxContent>
                          <w:p w14:paraId="5DED2226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18D346BF" wp14:editId="7C4DDB4F">
                                  <wp:extent cx="3351530" cy="3178810"/>
                                  <wp:effectExtent l="0" t="0" r="1270" b="2540"/>
                                  <wp:docPr id="107" name="그림 10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10p6_yo-yo.jpg"/>
                                          <pic:cNvPicPr/>
                                        </pic:nvPicPr>
                                        <pic:blipFill>
                                          <a:blip r:embed="rId3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35153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2EA36B4A" w14:textId="77777777" w:rsidR="004B6C0A" w:rsidRDefault="004B6C0A" w:rsidP="004B6C0A"/>
    <w:tbl>
      <w:tblPr>
        <w:tblStyle w:val="TableGrid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4B6C0A" w14:paraId="27A8F451" w14:textId="77777777" w:rsidTr="00A70DC1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4E57CE39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 wp14:anchorId="3A3FC608" wp14:editId="3B9CF9D9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94" name="Text Box 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59365A6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t>X-RAY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A3FC608" id="Text Box 94" o:spid="_x0000_s1086" type="#_x0000_t202" style="position:absolute;left:0;text-align:left;margin-left:-5.45pt;margin-top:.2pt;width:387.75pt;height:258pt;z-index:25172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" fillcolor="white [3201]" strokeweight=".5pt">
                      <v:textbox>
                        <w:txbxContent>
                          <w:p w14:paraId="659365A6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t>X-RAY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198F4078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21728" behindDoc="0" locked="0" layoutInCell="1" allowOverlap="1" wp14:anchorId="1029C49D" wp14:editId="2D687927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95" name="Text Box 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009CA5E0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WATER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029C49D" id="Text Box 95" o:spid="_x0000_s1087" type="#_x0000_t202" style="position:absolute;left:0;text-align:left;margin-left:10.25pt;margin-top:.45pt;width:387.75pt;height:258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" fillcolor="window" strokeweight=".5pt">
                      <v:textbox>
                        <w:txbxContent>
                          <w:p w14:paraId="009CA5E0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WATER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B6C0A" w14:paraId="61F3E525" w14:textId="77777777" w:rsidTr="00A70DC1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17B18E29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22752" behindDoc="0" locked="0" layoutInCell="1" allowOverlap="1" wp14:anchorId="1BFC96E6" wp14:editId="4435C53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96" name="Text Box 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2141E34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YO-YO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BFC96E6" id="Text Box 96" o:spid="_x0000_s1088" type="#_x0000_t202" style="position:absolute;left:0;text-align:left;margin-left:-5.6pt;margin-top:5.55pt;width:387.75pt;height:258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" fillcolor="white [3201]" strokeweight=".5pt">
                      <v:textbox>
                        <w:txbxContent>
                          <w:p w14:paraId="12141E34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YO-YO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11A7805B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23776" behindDoc="0" locked="0" layoutInCell="1" allowOverlap="1" wp14:anchorId="5DDB38F3" wp14:editId="3E24B30B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97" name="Text Box 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B058250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YAK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DDB38F3" id="Text Box 97" o:spid="_x0000_s1089" type="#_x0000_t202" style="position:absolute;left:0;text-align:left;margin-left:10.1pt;margin-top:6.8pt;width:387.75pt;height:258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" fillcolor="white [3201]" strokeweight=".5pt">
                      <v:textbox>
                        <w:txbxContent>
                          <w:p w14:paraId="6B058250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YAK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B6C0A" w14:paraId="01978BD2" w14:textId="77777777" w:rsidTr="00A70DC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bottom w:w="0" w:type="dxa"/>
          </w:tblCellMar>
        </w:tblPrEx>
        <w:trPr>
          <w:trHeight w:val="5272"/>
        </w:trPr>
        <w:tc>
          <w:tcPr>
            <w:tcW w:w="8107" w:type="dxa"/>
          </w:tcPr>
          <w:p w14:paraId="64AA9E39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28896" behindDoc="0" locked="0" layoutInCell="1" allowOverlap="1" wp14:anchorId="20F59500" wp14:editId="0861D8FA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11" name="Text Box 1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CAEA874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51E3624E" wp14:editId="1B3F26E0">
                                        <wp:extent cx="1790065" cy="3178810"/>
                                        <wp:effectExtent l="0" t="0" r="635" b="2540"/>
                                        <wp:docPr id="115" name="그림 11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10p6_zipper.jpg"/>
                                                <pic:cNvPicPr/>
                                              </pic:nvPicPr>
                                              <pic:blipFill>
                                                <a:blip r:embed="rId3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79006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0F59500" id="Text Box 111" o:spid="_x0000_s1090" type="#_x0000_t202" style="position:absolute;left:0;text-align:left;margin-left:-5.45pt;margin-top:.2pt;width:387.75pt;height:258pt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" fillcolor="white [3201]" strokeweight=".5pt">
                      <v:textbox>
                        <w:txbxContent>
                          <w:p w14:paraId="3CAEA874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51E3624E" wp14:editId="1B3F26E0">
                                  <wp:extent cx="1790065" cy="3178810"/>
                                  <wp:effectExtent l="0" t="0" r="635" b="2540"/>
                                  <wp:docPr id="115" name="그림 1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10p6_zipper.jpg"/>
                                          <pic:cNvPicPr/>
                                        </pic:nvPicPr>
                                        <pic:blipFill>
                                          <a:blip r:embed="rId3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79006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14:paraId="0084CC20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29920" behindDoc="0" locked="0" layoutInCell="1" allowOverlap="1" wp14:anchorId="2CCD963C" wp14:editId="6609441A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12" name="Text Box 1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5F22BC7C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60C31F5D" wp14:editId="38971145">
                                        <wp:extent cx="3914775" cy="3178810"/>
                                        <wp:effectExtent l="0" t="0" r="9525" b="2540"/>
                                        <wp:docPr id="116" name="그림 11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10p6_zoo.jpg"/>
                                                <pic:cNvPicPr/>
                                              </pic:nvPicPr>
                                              <pic:blipFill>
                                                <a:blip r:embed="rId40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91477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CD963C" id="Text Box 112" o:spid="_x0000_s1091" type="#_x0000_t202" style="position:absolute;left:0;text-align:left;margin-left:10.25pt;margin-top:.45pt;width:387.75pt;height:258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" fillcolor="window" strokeweight=".5pt">
                      <v:textbox>
                        <w:txbxContent>
                          <w:p w14:paraId="5F22BC7C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60C31F5D" wp14:editId="38971145">
                                  <wp:extent cx="3914775" cy="3178810"/>
                                  <wp:effectExtent l="0" t="0" r="9525" b="2540"/>
                                  <wp:docPr id="116" name="그림 1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10p6_zoo.jpg"/>
                                          <pic:cNvPicPr/>
                                        </pic:nvPicPr>
                                        <pic:blipFill>
                                          <a:blip r:embed="rId4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91477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B6C0A" w14:paraId="3EA6CEE4" w14:textId="77777777" w:rsidTr="00A70DC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bottom w:w="0" w:type="dxa"/>
          </w:tblCellMar>
        </w:tblPrEx>
        <w:trPr>
          <w:trHeight w:val="5272"/>
        </w:trPr>
        <w:tc>
          <w:tcPr>
            <w:tcW w:w="8107" w:type="dxa"/>
          </w:tcPr>
          <w:p w14:paraId="2DDBA081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30944" behindDoc="0" locked="0" layoutInCell="1" allowOverlap="1" wp14:anchorId="0C867E27" wp14:editId="1EA25671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13" name="Text Box 1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F85D405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867E27" id="Text Box 113" o:spid="_x0000_s1092" type="#_x0000_t202" style="position:absolute;left:0;text-align:left;margin-left:-5.6pt;margin-top:5.55pt;width:387.75pt;height:258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" fillcolor="white [3201]" strokeweight=".5pt">
                      <v:textbox>
                        <w:txbxContent>
                          <w:p w14:paraId="3F85D405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14:paraId="5DA93017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31968" behindDoc="0" locked="0" layoutInCell="1" allowOverlap="1" wp14:anchorId="54DAF056" wp14:editId="6E42F16D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14" name="Text Box 1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BA67BC0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DAF056" id="Text Box 114" o:spid="_x0000_s1093" type="#_x0000_t202" style="position:absolute;left:0;text-align:left;margin-left:10.1pt;margin-top:6.8pt;width:387.75pt;height:258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" fillcolor="white [3201]" strokeweight=".5pt">
                      <v:textbox>
                        <w:txbxContent>
                          <w:p w14:paraId="4BA67BC0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B6C0A" w14:paraId="75AF581C" w14:textId="77777777" w:rsidTr="00A70DC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bottom w:w="0" w:type="dxa"/>
          </w:tblCellMar>
        </w:tblPrEx>
        <w:trPr>
          <w:trHeight w:val="5272"/>
        </w:trPr>
        <w:tc>
          <w:tcPr>
            <w:tcW w:w="8107" w:type="dxa"/>
          </w:tcPr>
          <w:p w14:paraId="205BCB9C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24800" behindDoc="0" locked="0" layoutInCell="1" allowOverlap="1" wp14:anchorId="1934C8CD" wp14:editId="19083106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00" name="Text Box 1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84E0074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ZOO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934C8CD" id="Text Box 100" o:spid="_x0000_s1094" type="#_x0000_t202" style="position:absolute;left:0;text-align:left;margin-left:-5.45pt;margin-top:.2pt;width:387.75pt;height:258pt;z-index:25172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" fillcolor="white [3201]" strokeweight=".5pt">
                      <v:textbox>
                        <w:txbxContent>
                          <w:p w14:paraId="384E0074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ZOO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14:paraId="7C9EDDC9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25824" behindDoc="0" locked="0" layoutInCell="1" allowOverlap="1" wp14:anchorId="6A4D70C5" wp14:editId="37EC1B3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01" name="Text Box 1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3C61C70A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ZIPPER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A4D70C5" id="Text Box 101" o:spid="_x0000_s1095" type="#_x0000_t202" style="position:absolute;left:0;text-align:left;margin-left:10.25pt;margin-top:.45pt;width:387.75pt;height:258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" fillcolor="window" strokeweight=".5pt">
                      <v:textbox>
                        <w:txbxContent>
                          <w:p w14:paraId="3C61C70A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ZIPPER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B6C0A" w14:paraId="79ED50FC" w14:textId="77777777" w:rsidTr="00A70DC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bottom w:w="0" w:type="dxa"/>
          </w:tblCellMar>
        </w:tblPrEx>
        <w:trPr>
          <w:trHeight w:val="5272"/>
        </w:trPr>
        <w:tc>
          <w:tcPr>
            <w:tcW w:w="8107" w:type="dxa"/>
          </w:tcPr>
          <w:p w14:paraId="62D4202F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26848" behindDoc="0" locked="0" layoutInCell="1" allowOverlap="1" wp14:anchorId="77DE0604" wp14:editId="1B99C842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02" name="Text Box 1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005411C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7DE0604" id="Text Box 102" o:spid="_x0000_s1096" type="#_x0000_t202" style="position:absolute;left:0;text-align:left;margin-left:-5.6pt;margin-top:5.55pt;width:387.75pt;height:258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" fillcolor="white [3201]" strokeweight=".5pt">
                      <v:textbox>
                        <w:txbxContent>
                          <w:p w14:paraId="2005411C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14:paraId="7EE38835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27872" behindDoc="0" locked="0" layoutInCell="1" allowOverlap="1" wp14:anchorId="75A448BE" wp14:editId="3A8786C7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03" name="Text Box 1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7414204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A448BE" id="Text Box 103" o:spid="_x0000_s1097" type="#_x0000_t202" style="position:absolute;left:0;text-align:left;margin-left:10.1pt;margin-top:6.8pt;width:387.75pt;height:258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" fillcolor="white [3201]" strokeweight=".5pt">
                      <v:textbox>
                        <w:txbxContent>
                          <w:p w14:paraId="77414204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2048DDF1" w14:textId="77777777" w:rsidR="004B6C0A" w:rsidRPr="00D93EA9" w:rsidRDefault="004B6C0A" w:rsidP="004B6C0A"/>
    <w:tbl>
      <w:tblPr>
        <w:tblStyle w:val="TableGrid"/>
        <w:tblW w:w="16214" w:type="dxa"/>
        <w:tblLook w:val="04A0" w:firstRow="1" w:lastRow="0" w:firstColumn="1" w:lastColumn="0" w:noHBand="0" w:noVBand="1"/>
      </w:tblPr>
      <w:tblGrid>
        <w:gridCol w:w="8107"/>
        <w:gridCol w:w="8107"/>
      </w:tblGrid>
      <w:tr w:rsidR="004B6C0A" w14:paraId="131863D2" w14:textId="77777777" w:rsidTr="00A70DC1">
        <w:trPr>
          <w:trHeight w:val="5272"/>
        </w:trPr>
        <w:tc>
          <w:tcPr>
            <w:tcW w:w="8107" w:type="dxa"/>
          </w:tcPr>
          <w:p w14:paraId="26772CE9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34016" behindDoc="0" locked="0" layoutInCell="1" allowOverlap="1" wp14:anchorId="7C4A4D8A" wp14:editId="498DB1C0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61" name="Text Box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022989C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167E5FC8" wp14:editId="092D3BB9">
                                        <wp:extent cx="3178810" cy="3178810"/>
                                        <wp:effectExtent l="0" t="0" r="0" b="0"/>
                                        <wp:docPr id="159" name="그림 15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card.jpg"/>
                                                <pic:cNvPicPr/>
                                              </pic:nvPicPr>
                                              <pic:blipFill>
                                                <a:blip r:embed="rId41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17881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C4A4D8A" id="Text Box 61" o:spid="_x0000_s1098" type="#_x0000_t202" style="position:absolute;left:0;text-align:left;margin-left:-5.45pt;margin-top:.2pt;width:387.75pt;height:258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" fillcolor="white [3201]" strokeweight=".5pt">
                      <v:textbox>
                        <w:txbxContent>
                          <w:p w14:paraId="0022989C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167E5FC8" wp14:editId="092D3BB9">
                                  <wp:extent cx="3178810" cy="3178810"/>
                                  <wp:effectExtent l="0" t="0" r="0" b="0"/>
                                  <wp:docPr id="159" name="그림 15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card.jpg"/>
                                          <pic:cNvPicPr/>
                                        </pic:nvPicPr>
                                        <pic:blipFill>
                                          <a:blip r:embed="rId4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17881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14:paraId="4502AFA0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35040" behindDoc="0" locked="0" layoutInCell="1" allowOverlap="1" wp14:anchorId="5BE8EE16" wp14:editId="1202ABF2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71" name="Text Box 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5F1CC443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2758E74C" wp14:editId="18AE2634">
                                        <wp:extent cx="3992245" cy="3178810"/>
                                        <wp:effectExtent l="0" t="0" r="8255" b="2540"/>
                                        <wp:docPr id="160" name="그림 16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cup.jpg"/>
                                                <pic:cNvPicPr/>
                                              </pic:nvPicPr>
                                              <pic:blipFill>
                                                <a:blip r:embed="rId42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99224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BE8EE16" id="Text Box 71" o:spid="_x0000_s1099" type="#_x0000_t202" style="position:absolute;left:0;text-align:left;margin-left:10.25pt;margin-top:.45pt;width:387.75pt;height:258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" fillcolor="window" strokeweight=".5pt">
                      <v:textbox>
                        <w:txbxContent>
                          <w:p w14:paraId="5F1CC443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2758E74C" wp14:editId="18AE2634">
                                  <wp:extent cx="3992245" cy="3178810"/>
                                  <wp:effectExtent l="0" t="0" r="8255" b="2540"/>
                                  <wp:docPr id="160" name="그림 16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cup.jpg"/>
                                          <pic:cNvPicPr/>
                                        </pic:nvPicPr>
                                        <pic:blipFill>
                                          <a:blip r:embed="rId4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99224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B6C0A" w14:paraId="2D280DE9" w14:textId="77777777" w:rsidTr="00A70DC1">
        <w:trPr>
          <w:trHeight w:val="5272"/>
        </w:trPr>
        <w:tc>
          <w:tcPr>
            <w:tcW w:w="8107" w:type="dxa"/>
          </w:tcPr>
          <w:p w14:paraId="29BA28D6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36064" behindDoc="0" locked="0" layoutInCell="1" allowOverlap="1" wp14:anchorId="0B8B1040" wp14:editId="70FB169A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74" name="Text Box 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077B803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6BFC5954" wp14:editId="4AFBCD72">
                                        <wp:extent cx="4623435" cy="3178810"/>
                                        <wp:effectExtent l="0" t="0" r="5715" b="2540"/>
                                        <wp:docPr id="161" name="그림 16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game.jpg"/>
                                                <pic:cNvPicPr/>
                                              </pic:nvPicPr>
                                              <pic:blipFill>
                                                <a:blip r:embed="rId43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462343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B8B1040" id="Text Box 74" o:spid="_x0000_s1100" type="#_x0000_t202" style="position:absolute;left:0;text-align:left;margin-left:-5.6pt;margin-top:5.55pt;width:387.75pt;height:258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" fillcolor="white [3201]" strokeweight=".5pt">
                      <v:textbox>
                        <w:txbxContent>
                          <w:p w14:paraId="0077B803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6BFC5954" wp14:editId="4AFBCD72">
                                  <wp:extent cx="4623435" cy="3178810"/>
                                  <wp:effectExtent l="0" t="0" r="5715" b="2540"/>
                                  <wp:docPr id="161" name="그림 16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game.jpg"/>
                                          <pic:cNvPicPr/>
                                        </pic:nvPicPr>
                                        <pic:blipFill>
                                          <a:blip r:embed="rId4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62343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14:paraId="65BD6066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37088" behindDoc="0" locked="0" layoutInCell="1" allowOverlap="1" wp14:anchorId="6B9F0A5A" wp14:editId="4F5D1B00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78" name="Text Box 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DBAB772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390577D7" wp14:editId="21D33C63">
                                        <wp:extent cx="4735195" cy="2988310"/>
                                        <wp:effectExtent l="0" t="0" r="8255" b="2540"/>
                                        <wp:docPr id="162" name="그림 16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gum.jpg"/>
                                                <pic:cNvPicPr/>
                                              </pic:nvPicPr>
                                              <pic:blipFill>
                                                <a:blip r:embed="rId44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4735195" cy="29883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B9F0A5A" id="Text Box 78" o:spid="_x0000_s1101" type="#_x0000_t202" style="position:absolute;left:0;text-align:left;margin-left:10.1pt;margin-top:6.8pt;width:387.75pt;height:258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" fillcolor="white [3201]" strokeweight=".5pt">
                      <v:textbox>
                        <w:txbxContent>
                          <w:p w14:paraId="6DBAB772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390577D7" wp14:editId="21D33C63">
                                  <wp:extent cx="4735195" cy="2988310"/>
                                  <wp:effectExtent l="0" t="0" r="8255" b="2540"/>
                                  <wp:docPr id="162" name="그림 16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gum.jpg"/>
                                          <pic:cNvPicPr/>
                                        </pic:nvPicPr>
                                        <pic:blipFill>
                                          <a:blip r:embed="rId4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735195" cy="29883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B6C0A" w14:paraId="7DC93FE0" w14:textId="77777777" w:rsidTr="004B6C0A">
        <w:trPr>
          <w:trHeight w:val="5272"/>
        </w:trPr>
        <w:tc>
          <w:tcPr>
            <w:tcW w:w="8107" w:type="dxa"/>
          </w:tcPr>
          <w:p w14:paraId="74AA69D9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39136" behindDoc="0" locked="0" layoutInCell="1" allowOverlap="1" wp14:anchorId="41E1B607" wp14:editId="0B10FB05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98" name="Text Box 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592E2DE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CUP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1E1B607" id="Text Box 98" o:spid="_x0000_s1102" type="#_x0000_t202" style="position:absolute;left:0;text-align:left;margin-left:-5.45pt;margin-top:.2pt;width:387.75pt;height:258pt;z-index: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" fillcolor="white [3201]" strokeweight=".5pt">
                      <v:textbox>
                        <w:txbxContent>
                          <w:p w14:paraId="7592E2DE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CUP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14:paraId="48ABB19A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40160" behindDoc="0" locked="0" layoutInCell="1" allowOverlap="1" wp14:anchorId="257AA571" wp14:editId="6D29A37C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99" name="Text Box 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345C2FBF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CARD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57AA571" id="Text Box 99" o:spid="_x0000_s1103" type="#_x0000_t202" style="position:absolute;left:0;text-align:left;margin-left:10.25pt;margin-top:.45pt;width:387.75pt;height:258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" fillcolor="window" strokeweight=".5pt">
                      <v:textbox>
                        <w:txbxContent>
                          <w:p w14:paraId="345C2FBF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CARD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B6C0A" w14:paraId="40FE770E" w14:textId="77777777" w:rsidTr="004B6C0A">
        <w:trPr>
          <w:trHeight w:val="5272"/>
        </w:trPr>
        <w:tc>
          <w:tcPr>
            <w:tcW w:w="8107" w:type="dxa"/>
          </w:tcPr>
          <w:p w14:paraId="2CA479E6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41184" behindDoc="0" locked="0" layoutInCell="1" allowOverlap="1" wp14:anchorId="7171B82A" wp14:editId="32B327A8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04" name="Text Box 1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8F4AF7F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GUM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171B82A" id="Text Box 104" o:spid="_x0000_s1104" type="#_x0000_t202" style="position:absolute;left:0;text-align:left;margin-left:-5.6pt;margin-top:5.55pt;width:387.75pt;height:258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" fillcolor="white [3201]" strokeweight=".5pt">
                      <v:textbox>
                        <w:txbxContent>
                          <w:p w14:paraId="58F4AF7F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GUM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14:paraId="3CE53A68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42208" behindDoc="0" locked="0" layoutInCell="1" allowOverlap="1" wp14:anchorId="1E053060" wp14:editId="481D8C4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05" name="Text Box 1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2492C4A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GAME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E053060" id="Text Box 105" o:spid="_x0000_s1105" type="#_x0000_t202" style="position:absolute;left:0;text-align:left;margin-left:10.1pt;margin-top:6.8pt;width:387.75pt;height:258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" fillcolor="white [3201]" strokeweight=".5pt">
                      <v:textbox>
                        <w:txbxContent>
                          <w:p w14:paraId="42492C4A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GAME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B6C0A" w14:paraId="696ECF1D" w14:textId="77777777" w:rsidTr="004B6C0A">
        <w:trPr>
          <w:trHeight w:val="5272"/>
        </w:trPr>
        <w:tc>
          <w:tcPr>
            <w:tcW w:w="8107" w:type="dxa"/>
          </w:tcPr>
          <w:p w14:paraId="7D2A34AA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44256" behindDoc="0" locked="0" layoutInCell="1" allowOverlap="1" wp14:anchorId="309B1227" wp14:editId="481428E6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08" name="Text Box 1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6CBD6F8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3FC06E2B" wp14:editId="544F370B">
                                        <wp:extent cx="4015740" cy="3178810"/>
                                        <wp:effectExtent l="0" t="0" r="3810" b="2540"/>
                                        <wp:docPr id="163" name="그림 163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hippo.jpg"/>
                                                <pic:cNvPicPr/>
                                              </pic:nvPicPr>
                                              <pic:blipFill>
                                                <a:blip r:embed="rId45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401574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09B1227" id="Text Box 108" o:spid="_x0000_s1106" type="#_x0000_t202" style="position:absolute;left:0;text-align:left;margin-left:-5.45pt;margin-top:.2pt;width:387.75pt;height:258pt;z-index: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" fillcolor="white [3201]" strokeweight=".5pt">
                      <v:textbox>
                        <w:txbxContent>
                          <w:p w14:paraId="66CBD6F8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3FC06E2B" wp14:editId="544F370B">
                                  <wp:extent cx="4015740" cy="3178810"/>
                                  <wp:effectExtent l="0" t="0" r="3810" b="2540"/>
                                  <wp:docPr id="163" name="그림 16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hippo.jpg"/>
                                          <pic:cNvPicPr/>
                                        </pic:nvPicPr>
                                        <pic:blipFill>
                                          <a:blip r:embed="rId4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01574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14:paraId="57336321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45280" behindDoc="0" locked="0" layoutInCell="1" allowOverlap="1" wp14:anchorId="4871EB60" wp14:editId="555FAA53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09" name="Text Box 1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4A4BEC27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7DFF8F83" wp14:editId="503191B8">
                                        <wp:extent cx="3773170" cy="3178810"/>
                                        <wp:effectExtent l="0" t="0" r="0" b="2540"/>
                                        <wp:docPr id="164" name="그림 16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honey.jpg"/>
                                                <pic:cNvPicPr/>
                                              </pic:nvPicPr>
                                              <pic:blipFill>
                                                <a:blip r:embed="rId46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77317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871EB60" id="Text Box 109" o:spid="_x0000_s1107" type="#_x0000_t202" style="position:absolute;left:0;text-align:left;margin-left:10.25pt;margin-top:.45pt;width:387.75pt;height:258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" fillcolor="window" strokeweight=".5pt">
                      <v:textbox>
                        <w:txbxContent>
                          <w:p w14:paraId="4A4BEC27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7DFF8F83" wp14:editId="503191B8">
                                  <wp:extent cx="3773170" cy="3178810"/>
                                  <wp:effectExtent l="0" t="0" r="0" b="2540"/>
                                  <wp:docPr id="164" name="그림 16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honey.jpg"/>
                                          <pic:cNvPicPr/>
                                        </pic:nvPicPr>
                                        <pic:blipFill>
                                          <a:blip r:embed="rId4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77317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B6C0A" w14:paraId="0F2C0AFF" w14:textId="77777777" w:rsidTr="004B6C0A">
        <w:trPr>
          <w:trHeight w:val="5272"/>
        </w:trPr>
        <w:tc>
          <w:tcPr>
            <w:tcW w:w="8107" w:type="dxa"/>
          </w:tcPr>
          <w:p w14:paraId="5B0C7B7A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46304" behindDoc="0" locked="0" layoutInCell="1" allowOverlap="1" wp14:anchorId="521613EF" wp14:editId="3407933D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10" name="Text Box 1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0131DC5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18B026DF" wp14:editId="38D0097C">
                                        <wp:extent cx="3469005" cy="3178810"/>
                                        <wp:effectExtent l="0" t="0" r="0" b="2540"/>
                                        <wp:docPr id="165" name="그림 16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seed.jpg"/>
                                                <pic:cNvPicPr/>
                                              </pic:nvPicPr>
                                              <pic:blipFill>
                                                <a:blip r:embed="rId47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46900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21613EF" id="Text Box 110" o:spid="_x0000_s1108" type="#_x0000_t202" style="position:absolute;left:0;text-align:left;margin-left:-5.6pt;margin-top:5.55pt;width:387.75pt;height:258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" fillcolor="white [3201]" strokeweight=".5pt">
                      <v:textbox>
                        <w:txbxContent>
                          <w:p w14:paraId="30131DC5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18B026DF" wp14:editId="38D0097C">
                                  <wp:extent cx="3469005" cy="3178810"/>
                                  <wp:effectExtent l="0" t="0" r="0" b="2540"/>
                                  <wp:docPr id="165" name="그림 16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eed.jpg"/>
                                          <pic:cNvPicPr/>
                                        </pic:nvPicPr>
                                        <pic:blipFill>
                                          <a:blip r:embed="rId4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46900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14:paraId="08E9DF66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47328" behindDoc="0" locked="0" layoutInCell="1" allowOverlap="1" wp14:anchorId="21A855B7" wp14:editId="51ED1D0E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18" name="Text Box 1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D5CC520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2008B709" wp14:editId="096297B5">
                                        <wp:extent cx="3734435" cy="3178810"/>
                                        <wp:effectExtent l="0" t="0" r="0" b="0"/>
                                        <wp:docPr id="166" name="그림 16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slide.jpg"/>
                                                <pic:cNvPicPr/>
                                              </pic:nvPicPr>
                                              <pic:blipFill>
                                                <a:blip r:embed="rId4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73443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1A855B7" id="Text Box 118" o:spid="_x0000_s1109" type="#_x0000_t202" style="position:absolute;left:0;text-align:left;margin-left:10.1pt;margin-top:6.8pt;width:387.75pt;height:258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" fillcolor="white [3201]" strokeweight=".5pt">
                      <v:textbox>
                        <w:txbxContent>
                          <w:p w14:paraId="3D5CC520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2008B709" wp14:editId="096297B5">
                                  <wp:extent cx="3734435" cy="3178810"/>
                                  <wp:effectExtent l="0" t="0" r="0" b="0"/>
                                  <wp:docPr id="166" name="그림 16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lide.jpg"/>
                                          <pic:cNvPicPr/>
                                        </pic:nvPicPr>
                                        <pic:blipFill>
                                          <a:blip r:embed="rId4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73443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B6C0A" w14:paraId="775F6847" w14:textId="77777777" w:rsidTr="004B6C0A">
        <w:trPr>
          <w:trHeight w:val="5272"/>
        </w:trPr>
        <w:tc>
          <w:tcPr>
            <w:tcW w:w="8107" w:type="dxa"/>
          </w:tcPr>
          <w:p w14:paraId="27AEA24B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49376" behindDoc="0" locked="0" layoutInCell="1" allowOverlap="1" wp14:anchorId="1080782F" wp14:editId="2B8F4B3D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19" name="Text Box 1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2D2017C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HONEY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080782F" id="Text Box 119" o:spid="_x0000_s1110" type="#_x0000_t202" style="position:absolute;left:0;text-align:left;margin-left:-5.45pt;margin-top:.2pt;width:387.75pt;height:258pt;z-index:25174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" fillcolor="white [3201]" strokeweight=".5pt">
                      <v:textbox>
                        <w:txbxContent>
                          <w:p w14:paraId="32D2017C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HONEY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14:paraId="7194DFED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50400" behindDoc="0" locked="0" layoutInCell="1" allowOverlap="1" wp14:anchorId="3346246C" wp14:editId="24F02518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20" name="Text Box 1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4EFE071D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HIPPO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346246C" id="Text Box 120" o:spid="_x0000_s1111" type="#_x0000_t202" style="position:absolute;left:0;text-align:left;margin-left:10.25pt;margin-top:.45pt;width:387.75pt;height:258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" fillcolor="window" strokeweight=".5pt">
                      <v:textbox>
                        <w:txbxContent>
                          <w:p w14:paraId="4EFE071D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HIPPO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B6C0A" w14:paraId="06159DED" w14:textId="77777777" w:rsidTr="004B6C0A">
        <w:trPr>
          <w:trHeight w:val="5272"/>
        </w:trPr>
        <w:tc>
          <w:tcPr>
            <w:tcW w:w="8107" w:type="dxa"/>
          </w:tcPr>
          <w:p w14:paraId="22305C43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51424" behindDoc="0" locked="0" layoutInCell="1" allowOverlap="1" wp14:anchorId="2BCBC5BD" wp14:editId="436DAA18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21" name="Text Box 1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6EF02D9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SLIDE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CBC5BD" id="Text Box 121" o:spid="_x0000_s1112" type="#_x0000_t202" style="position:absolute;left:0;text-align:left;margin-left:-5.6pt;margin-top:5.55pt;width:387.75pt;height:258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" fillcolor="white [3201]" strokeweight=".5pt">
                      <v:textbox>
                        <w:txbxContent>
                          <w:p w14:paraId="46EF02D9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SLIDE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14:paraId="3450428B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52448" behindDoc="0" locked="0" layoutInCell="1" allowOverlap="1" wp14:anchorId="61232AAA" wp14:editId="1D28B4B2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22" name="Text Box 1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CFA2D2A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SEED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1232AAA" id="Text Box 122" o:spid="_x0000_s1113" type="#_x0000_t202" style="position:absolute;left:0;text-align:left;margin-left:10.1pt;margin-top:6.8pt;width:387.75pt;height:258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" fillcolor="white [3201]" strokeweight=".5pt">
                      <v:textbox>
                        <w:txbxContent>
                          <w:p w14:paraId="5CFA2D2A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SEED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B6C0A" w14:paraId="5C8F2918" w14:textId="77777777" w:rsidTr="004B6C0A">
        <w:trPr>
          <w:trHeight w:val="5272"/>
        </w:trPr>
        <w:tc>
          <w:tcPr>
            <w:tcW w:w="8107" w:type="dxa"/>
          </w:tcPr>
          <w:p w14:paraId="06582EE5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54496" behindDoc="0" locked="0" layoutInCell="1" allowOverlap="1" wp14:anchorId="3DA8CA96" wp14:editId="0F709FA2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23" name="Text Box 1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0150C27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2662C084" wp14:editId="35803F8D">
                                        <wp:extent cx="3022600" cy="3178810"/>
                                        <wp:effectExtent l="0" t="0" r="6350" b="2540"/>
                                        <wp:docPr id="167" name="그림 16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bed.jpg"/>
                                                <pic:cNvPicPr/>
                                              </pic:nvPicPr>
                                              <pic:blipFill>
                                                <a:blip r:embed="rId4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02260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DA8CA96" id="Text Box 123" o:spid="_x0000_s1114" type="#_x0000_t202" style="position:absolute;left:0;text-align:left;margin-left:-5.45pt;margin-top:.2pt;width:387.75pt;height:258pt;z-index:25175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" fillcolor="white [3201]" strokeweight=".5pt">
                      <v:textbox>
                        <w:txbxContent>
                          <w:p w14:paraId="10150C27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2662C084" wp14:editId="35803F8D">
                                  <wp:extent cx="3022600" cy="3178810"/>
                                  <wp:effectExtent l="0" t="0" r="6350" b="2540"/>
                                  <wp:docPr id="167" name="그림 16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bed.jpg"/>
                                          <pic:cNvPicPr/>
                                        </pic:nvPicPr>
                                        <pic:blipFill>
                                          <a:blip r:embed="rId4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02260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14:paraId="000BB799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55520" behindDoc="0" locked="0" layoutInCell="1" allowOverlap="1" wp14:anchorId="6EA8B3BC" wp14:editId="590421BD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24" name="Text Box 1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50EEEAB7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1412D586" wp14:editId="31962C3B">
                                        <wp:extent cx="3331210" cy="3178810"/>
                                        <wp:effectExtent l="0" t="0" r="0" b="0"/>
                                        <wp:docPr id="168" name="그림 16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drum.jpg"/>
                                                <pic:cNvPicPr/>
                                              </pic:nvPicPr>
                                              <pic:blipFill>
                                                <a:blip r:embed="rId50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33121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EA8B3BC" id="Text Box 124" o:spid="_x0000_s1115" type="#_x0000_t202" style="position:absolute;left:0;text-align:left;margin-left:10.25pt;margin-top:.45pt;width:387.75pt;height:258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" fillcolor="window" strokeweight=".5pt">
                      <v:textbox>
                        <w:txbxContent>
                          <w:p w14:paraId="50EEEAB7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1412D586" wp14:editId="31962C3B">
                                  <wp:extent cx="3331210" cy="3178810"/>
                                  <wp:effectExtent l="0" t="0" r="0" b="0"/>
                                  <wp:docPr id="168" name="그림 16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drum.jpg"/>
                                          <pic:cNvPicPr/>
                                        </pic:nvPicPr>
                                        <pic:blipFill>
                                          <a:blip r:embed="rId5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33121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B6C0A" w14:paraId="072B2BB7" w14:textId="77777777" w:rsidTr="004B6C0A">
        <w:trPr>
          <w:trHeight w:val="5272"/>
        </w:trPr>
        <w:tc>
          <w:tcPr>
            <w:tcW w:w="8107" w:type="dxa"/>
          </w:tcPr>
          <w:p w14:paraId="7B28669E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56544" behindDoc="0" locked="0" layoutInCell="1" allowOverlap="1" wp14:anchorId="0E8F45FA" wp14:editId="297C3408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25" name="Text Box 1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8117C79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692B8FE6" wp14:editId="473C5ACC">
                                        <wp:extent cx="4735195" cy="3022600"/>
                                        <wp:effectExtent l="0" t="0" r="8255" b="6350"/>
                                        <wp:docPr id="169" name="그림 16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mud.jpg"/>
                                                <pic:cNvPicPr/>
                                              </pic:nvPicPr>
                                              <pic:blipFill>
                                                <a:blip r:embed="rId51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4735195" cy="30226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E8F45FA" id="Text Box 125" o:spid="_x0000_s1116" type="#_x0000_t202" style="position:absolute;left:0;text-align:left;margin-left:-5.6pt;margin-top:5.55pt;width:387.75pt;height:258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" fillcolor="white [3201]" strokeweight=".5pt">
                      <v:textbox>
                        <w:txbxContent>
                          <w:p w14:paraId="78117C79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692B8FE6" wp14:editId="473C5ACC">
                                  <wp:extent cx="4735195" cy="3022600"/>
                                  <wp:effectExtent l="0" t="0" r="8255" b="6350"/>
                                  <wp:docPr id="169" name="그림 16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mud.jpg"/>
                                          <pic:cNvPicPr/>
                                        </pic:nvPicPr>
                                        <pic:blipFill>
                                          <a:blip r:embed="rId5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735195" cy="30226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14:paraId="57F5AE43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57568" behindDoc="0" locked="0" layoutInCell="1" allowOverlap="1" wp14:anchorId="1CE4D0D4" wp14:editId="112C1828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26" name="Text Box 1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7C8A03A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717421B1" wp14:editId="0F3D7E7C">
                                        <wp:extent cx="3079750" cy="3178810"/>
                                        <wp:effectExtent l="0" t="0" r="6350" b="2540"/>
                                        <wp:docPr id="170" name="그림 17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ram.jpg"/>
                                                <pic:cNvPicPr/>
                                              </pic:nvPicPr>
                                              <pic:blipFill>
                                                <a:blip r:embed="rId52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07975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CE4D0D4" id="Text Box 126" o:spid="_x0000_s1117" type="#_x0000_t202" style="position:absolute;left:0;text-align:left;margin-left:10.1pt;margin-top:6.8pt;width:387.75pt;height:258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" fillcolor="white [3201]" strokeweight=".5pt">
                      <v:textbox>
                        <w:txbxContent>
                          <w:p w14:paraId="47C8A03A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717421B1" wp14:editId="0F3D7E7C">
                                  <wp:extent cx="3079750" cy="3178810"/>
                                  <wp:effectExtent l="0" t="0" r="6350" b="2540"/>
                                  <wp:docPr id="170" name="그림 17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ram.jpg"/>
                                          <pic:cNvPicPr/>
                                        </pic:nvPicPr>
                                        <pic:blipFill>
                                          <a:blip r:embed="rId5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07975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B6C0A" w14:paraId="6623FDF2" w14:textId="77777777" w:rsidTr="004B6C0A">
        <w:trPr>
          <w:trHeight w:val="5272"/>
        </w:trPr>
        <w:tc>
          <w:tcPr>
            <w:tcW w:w="8107" w:type="dxa"/>
          </w:tcPr>
          <w:p w14:paraId="1E38CA1F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59616" behindDoc="0" locked="0" layoutInCell="1" allowOverlap="1" wp14:anchorId="63A7606A" wp14:editId="272AB0F4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27" name="Text Box 1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E52A7C1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DRUM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3A7606A" id="Text Box 127" o:spid="_x0000_s1118" type="#_x0000_t202" style="position:absolute;left:0;text-align:left;margin-left:-5.45pt;margin-top:.2pt;width:387.75pt;height:258pt;z-index:25175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" fillcolor="white [3201]" strokeweight=".5pt">
                      <v:textbox>
                        <w:txbxContent>
                          <w:p w14:paraId="7E52A7C1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DRUM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14:paraId="03AEDB69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60640" behindDoc="0" locked="0" layoutInCell="1" allowOverlap="1" wp14:anchorId="2BD35071" wp14:editId="64C1C3A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28" name="Text Box 1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7E949B4B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BED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D35071" id="Text Box 128" o:spid="_x0000_s1119" type="#_x0000_t202" style="position:absolute;left:0;text-align:left;margin-left:10.25pt;margin-top:.45pt;width:387.75pt;height:258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" fillcolor="window" strokeweight=".5pt">
                      <v:textbox>
                        <w:txbxContent>
                          <w:p w14:paraId="7E949B4B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BED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B6C0A" w14:paraId="272B9AE2" w14:textId="77777777" w:rsidTr="004B6C0A">
        <w:trPr>
          <w:trHeight w:val="5272"/>
        </w:trPr>
        <w:tc>
          <w:tcPr>
            <w:tcW w:w="8107" w:type="dxa"/>
          </w:tcPr>
          <w:p w14:paraId="0DD20C9A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61664" behindDoc="0" locked="0" layoutInCell="1" allowOverlap="1" wp14:anchorId="787CF919" wp14:editId="6D6D1CD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29" name="Text Box 1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6AFF0A3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RAM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7CF919" id="Text Box 129" o:spid="_x0000_s1120" type="#_x0000_t202" style="position:absolute;left:0;text-align:left;margin-left:-5.6pt;margin-top:5.55pt;width:387.75pt;height:258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" fillcolor="white [3201]" strokeweight=".5pt">
                      <v:textbox>
                        <w:txbxContent>
                          <w:p w14:paraId="46AFF0A3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RAM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14:paraId="4E3A21B2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62688" behindDoc="0" locked="0" layoutInCell="1" allowOverlap="1" wp14:anchorId="0DF7EED3" wp14:editId="7B91C73A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30" name="Text Box 1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1CDE468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MUD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DF7EED3" id="Text Box 130" o:spid="_x0000_s1121" type="#_x0000_t202" style="position:absolute;left:0;text-align:left;margin-left:10.1pt;margin-top:6.8pt;width:387.75pt;height:258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" fillcolor="white [3201]" strokeweight=".5pt">
                      <v:textbox>
                        <w:txbxContent>
                          <w:p w14:paraId="71CDE468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MUD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B6C0A" w14:paraId="0D185463" w14:textId="77777777" w:rsidTr="004B6C0A">
        <w:trPr>
          <w:trHeight w:val="5272"/>
        </w:trPr>
        <w:tc>
          <w:tcPr>
            <w:tcW w:w="8107" w:type="dxa"/>
          </w:tcPr>
          <w:p w14:paraId="4EE1952F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64736" behindDoc="0" locked="0" layoutInCell="1" allowOverlap="1" wp14:anchorId="2294ED37" wp14:editId="465D153F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31" name="Text Box 1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7813ED2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452A2633" wp14:editId="7D08537B">
                                        <wp:extent cx="2409825" cy="3178810"/>
                                        <wp:effectExtent l="0" t="0" r="0" b="0"/>
                                        <wp:docPr id="171" name="그림 17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hop.jpg"/>
                                                <pic:cNvPicPr/>
                                              </pic:nvPicPr>
                                              <pic:blipFill>
                                                <a:blip r:embed="rId53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40982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294ED37" id="Text Box 131" o:spid="_x0000_s1122" type="#_x0000_t202" style="position:absolute;left:0;text-align:left;margin-left:-5.45pt;margin-top:.2pt;width:387.75pt;height:258pt;z-index:251764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" fillcolor="white [3201]" strokeweight=".5pt">
                      <v:textbox>
                        <w:txbxContent>
                          <w:p w14:paraId="27813ED2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452A2633" wp14:editId="7D08537B">
                                  <wp:extent cx="2409825" cy="3178810"/>
                                  <wp:effectExtent l="0" t="0" r="0" b="0"/>
                                  <wp:docPr id="171" name="그림 17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hop.jpg"/>
                                          <pic:cNvPicPr/>
                                        </pic:nvPicPr>
                                        <pic:blipFill>
                                          <a:blip r:embed="rId5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40982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14:paraId="3F25180C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65760" behindDoc="0" locked="0" layoutInCell="1" allowOverlap="1" wp14:anchorId="7C04E98D" wp14:editId="6380B3FE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32" name="Text Box 1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3C139B25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43779789" wp14:editId="5DFD345D">
                                        <wp:extent cx="4735195" cy="2683510"/>
                                        <wp:effectExtent l="0" t="0" r="8255" b="2540"/>
                                        <wp:docPr id="172" name="그림 17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mat.jpg"/>
                                                <pic:cNvPicPr/>
                                              </pic:nvPicPr>
                                              <pic:blipFill>
                                                <a:blip r:embed="rId54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4735195" cy="26835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C04E98D" id="Text Box 132" o:spid="_x0000_s1123" type="#_x0000_t202" style="position:absolute;left:0;text-align:left;margin-left:10.25pt;margin-top:.45pt;width:387.75pt;height:258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" fillcolor="window" strokeweight=".5pt">
                      <v:textbox>
                        <w:txbxContent>
                          <w:p w14:paraId="3C139B25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43779789" wp14:editId="5DFD345D">
                                  <wp:extent cx="4735195" cy="2683510"/>
                                  <wp:effectExtent l="0" t="0" r="8255" b="2540"/>
                                  <wp:docPr id="172" name="그림 17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mat.jpg"/>
                                          <pic:cNvPicPr/>
                                        </pic:nvPicPr>
                                        <pic:blipFill>
                                          <a:blip r:embed="rId5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735195" cy="26835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B6C0A" w14:paraId="793AE02E" w14:textId="77777777" w:rsidTr="004B6C0A">
        <w:trPr>
          <w:trHeight w:val="5272"/>
        </w:trPr>
        <w:tc>
          <w:tcPr>
            <w:tcW w:w="8107" w:type="dxa"/>
          </w:tcPr>
          <w:p w14:paraId="796A0D23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66784" behindDoc="0" locked="0" layoutInCell="1" allowOverlap="1" wp14:anchorId="5B85F528" wp14:editId="3D1AF039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33" name="Text Box 1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2002936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55CECC92" wp14:editId="798ACF62">
                                        <wp:extent cx="2367915" cy="3178810"/>
                                        <wp:effectExtent l="0" t="0" r="0" b="2540"/>
                                        <wp:docPr id="173" name="그림 173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net.jpg"/>
                                                <pic:cNvPicPr/>
                                              </pic:nvPicPr>
                                              <pic:blipFill>
                                                <a:blip r:embed="rId55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36791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B85F528" id="Text Box 133" o:spid="_x0000_s1124" type="#_x0000_t202" style="position:absolute;left:0;text-align:left;margin-left:-5.6pt;margin-top:5.55pt;width:387.75pt;height:258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" fillcolor="white [3201]" strokeweight=".5pt">
                      <v:textbox>
                        <w:txbxContent>
                          <w:p w14:paraId="72002936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55CECC92" wp14:editId="798ACF62">
                                  <wp:extent cx="2367915" cy="3178810"/>
                                  <wp:effectExtent l="0" t="0" r="0" b="2540"/>
                                  <wp:docPr id="173" name="그림 17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net.jpg"/>
                                          <pic:cNvPicPr/>
                                        </pic:nvPicPr>
                                        <pic:blipFill>
                                          <a:blip r:embed="rId5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36791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14:paraId="7486FA3D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67808" behindDoc="0" locked="0" layoutInCell="1" allowOverlap="1" wp14:anchorId="4D7E9BBD" wp14:editId="0D29841F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34" name="Text Box 1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6FBC032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5D42D457" wp14:editId="67D9039E">
                                        <wp:extent cx="1177290" cy="3178810"/>
                                        <wp:effectExtent l="0" t="0" r="3810" b="2540"/>
                                        <wp:docPr id="174" name="그림 17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top.jpg"/>
                                                <pic:cNvPicPr/>
                                              </pic:nvPicPr>
                                              <pic:blipFill>
                                                <a:blip r:embed="rId56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17729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D7E9BBD" id="Text Box 134" o:spid="_x0000_s1125" type="#_x0000_t202" style="position:absolute;left:0;text-align:left;margin-left:10.1pt;margin-top:6.8pt;width:387.75pt;height:258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" fillcolor="white [3201]" strokeweight=".5pt">
                      <v:textbox>
                        <w:txbxContent>
                          <w:p w14:paraId="46FBC032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5D42D457" wp14:editId="67D9039E">
                                  <wp:extent cx="1177290" cy="3178810"/>
                                  <wp:effectExtent l="0" t="0" r="3810" b="2540"/>
                                  <wp:docPr id="174" name="그림 17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top.jpg"/>
                                          <pic:cNvPicPr/>
                                        </pic:nvPicPr>
                                        <pic:blipFill>
                                          <a:blip r:embed="rId5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7729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B6C0A" w14:paraId="4D804129" w14:textId="77777777" w:rsidTr="004B6C0A">
        <w:trPr>
          <w:trHeight w:val="5272"/>
        </w:trPr>
        <w:tc>
          <w:tcPr>
            <w:tcW w:w="8107" w:type="dxa"/>
          </w:tcPr>
          <w:p w14:paraId="62B745D0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69856" behindDoc="0" locked="0" layoutInCell="1" allowOverlap="1" wp14:anchorId="0CBE404E" wp14:editId="79B595CC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35" name="Text Box 1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001837D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MAT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CBE404E" id="Text Box 135" o:spid="_x0000_s1126" type="#_x0000_t202" style="position:absolute;left:0;text-align:left;margin-left:-5.45pt;margin-top:.2pt;width:387.75pt;height:258pt;z-index:251769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" fillcolor="white [3201]" strokeweight=".5pt">
                      <v:textbox>
                        <w:txbxContent>
                          <w:p w14:paraId="5001837D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MAT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14:paraId="2BFE1534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70880" behindDoc="0" locked="0" layoutInCell="1" allowOverlap="1" wp14:anchorId="4640AC6B" wp14:editId="3A2361B5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36" name="Text Box 1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54D8DF49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HOP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640AC6B" id="Text Box 136" o:spid="_x0000_s1127" type="#_x0000_t202" style="position:absolute;left:0;text-align:left;margin-left:10.25pt;margin-top:.45pt;width:387.75pt;height:258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" fillcolor="window" strokeweight=".5pt">
                      <v:textbox>
                        <w:txbxContent>
                          <w:p w14:paraId="54D8DF49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HOP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B6C0A" w14:paraId="041A93E3" w14:textId="77777777" w:rsidTr="004B6C0A">
        <w:trPr>
          <w:trHeight w:val="5272"/>
        </w:trPr>
        <w:tc>
          <w:tcPr>
            <w:tcW w:w="8107" w:type="dxa"/>
          </w:tcPr>
          <w:p w14:paraId="4C50907E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71904" behindDoc="0" locked="0" layoutInCell="1" allowOverlap="1" wp14:anchorId="7A68389D" wp14:editId="0B50D367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37" name="Text Box 1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AD543DC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TOP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68389D" id="Text Box 137" o:spid="_x0000_s1128" type="#_x0000_t202" style="position:absolute;left:0;text-align:left;margin-left:-5.6pt;margin-top:5.55pt;width:387.75pt;height:258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" fillcolor="white [3201]" strokeweight=".5pt">
                      <v:textbox>
                        <w:txbxContent>
                          <w:p w14:paraId="1AD543DC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TOP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14:paraId="49C4205E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72928" behindDoc="0" locked="0" layoutInCell="1" allowOverlap="1" wp14:anchorId="36CACD57" wp14:editId="1D3461EB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38" name="Text Box 1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287FA07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NET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6CACD57" id="Text Box 138" o:spid="_x0000_s1129" type="#_x0000_t202" style="position:absolute;left:0;text-align:left;margin-left:10.1pt;margin-top:6.8pt;width:387.75pt;height:258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" fillcolor="white [3201]" strokeweight=".5pt">
                      <v:textbox>
                        <w:txbxContent>
                          <w:p w14:paraId="4287FA07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NET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B6C0A" w14:paraId="6036FE15" w14:textId="77777777" w:rsidTr="004B6C0A">
        <w:trPr>
          <w:trHeight w:val="5272"/>
        </w:trPr>
        <w:tc>
          <w:tcPr>
            <w:tcW w:w="8107" w:type="dxa"/>
          </w:tcPr>
          <w:p w14:paraId="0AA827DC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74976" behindDoc="0" locked="0" layoutInCell="1" allowOverlap="1" wp14:anchorId="7D9D29A4" wp14:editId="11537E67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39" name="Text Box 1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7E33649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0B6CA177" wp14:editId="617AF645">
                                        <wp:extent cx="3178810" cy="3178810"/>
                                        <wp:effectExtent l="0" t="0" r="0" b="0"/>
                                        <wp:docPr id="175" name="그림 17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bat.jpg"/>
                                                <pic:cNvPicPr/>
                                              </pic:nvPicPr>
                                              <pic:blipFill>
                                                <a:blip r:embed="rId57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17881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D9D29A4" id="Text Box 139" o:spid="_x0000_s1130" type="#_x0000_t202" style="position:absolute;left:0;text-align:left;margin-left:-5.45pt;margin-top:.2pt;width:387.75pt;height:258pt;z-index:251774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" fillcolor="white [3201]" strokeweight=".5pt">
                      <v:textbox>
                        <w:txbxContent>
                          <w:p w14:paraId="27E33649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0B6CA177" wp14:editId="617AF645">
                                  <wp:extent cx="3178810" cy="3178810"/>
                                  <wp:effectExtent l="0" t="0" r="0" b="0"/>
                                  <wp:docPr id="175" name="그림 17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bat.jpg"/>
                                          <pic:cNvPicPr/>
                                        </pic:nvPicPr>
                                        <pic:blipFill>
                                          <a:blip r:embed="rId5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17881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14:paraId="700DE5D5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76000" behindDoc="0" locked="0" layoutInCell="1" allowOverlap="1" wp14:anchorId="4B24F8C7" wp14:editId="6468CF72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40" name="Text Box 1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50301A72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45469D11" wp14:editId="41047383">
                                        <wp:extent cx="3003550" cy="3178810"/>
                                        <wp:effectExtent l="0" t="0" r="6350" b="2540"/>
                                        <wp:docPr id="176" name="그림 17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flag.jpg"/>
                                                <pic:cNvPicPr/>
                                              </pic:nvPicPr>
                                              <pic:blipFill>
                                                <a:blip r:embed="rId5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00355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24F8C7" id="Text Box 140" o:spid="_x0000_s1131" type="#_x0000_t202" style="position:absolute;left:0;text-align:left;margin-left:10.25pt;margin-top:.45pt;width:387.75pt;height:258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" fillcolor="window" strokeweight=".5pt">
                      <v:textbox>
                        <w:txbxContent>
                          <w:p w14:paraId="50301A72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45469D11" wp14:editId="41047383">
                                  <wp:extent cx="3003550" cy="3178810"/>
                                  <wp:effectExtent l="0" t="0" r="6350" b="2540"/>
                                  <wp:docPr id="176" name="그림 17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flag.jpg"/>
                                          <pic:cNvPicPr/>
                                        </pic:nvPicPr>
                                        <pic:blipFill>
                                          <a:blip r:embed="rId5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00355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B6C0A" w14:paraId="1210AFFD" w14:textId="77777777" w:rsidTr="004B6C0A">
        <w:trPr>
          <w:trHeight w:val="5272"/>
        </w:trPr>
        <w:tc>
          <w:tcPr>
            <w:tcW w:w="8107" w:type="dxa"/>
          </w:tcPr>
          <w:p w14:paraId="38BE6670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77024" behindDoc="0" locked="0" layoutInCell="1" allowOverlap="1" wp14:anchorId="23EB2A7F" wp14:editId="0FCA1B10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41" name="Text Box 1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5330E9D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62D0365D" wp14:editId="68C27C74">
                                        <wp:extent cx="1659890" cy="3178810"/>
                                        <wp:effectExtent l="0" t="0" r="0" b="2540"/>
                                        <wp:docPr id="177" name="그림 17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man.jpg"/>
                                                <pic:cNvPicPr/>
                                              </pic:nvPicPr>
                                              <pic:blipFill>
                                                <a:blip r:embed="rId5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65989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3EB2A7F" id="Text Box 141" o:spid="_x0000_s1132" type="#_x0000_t202" style="position:absolute;left:0;text-align:left;margin-left:-5.6pt;margin-top:5.55pt;width:387.75pt;height:258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" fillcolor="white [3201]" strokeweight=".5pt">
                      <v:textbox>
                        <w:txbxContent>
                          <w:p w14:paraId="45330E9D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62D0365D" wp14:editId="68C27C74">
                                  <wp:extent cx="1659890" cy="3178810"/>
                                  <wp:effectExtent l="0" t="0" r="0" b="2540"/>
                                  <wp:docPr id="177" name="그림 17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man.jpg"/>
                                          <pic:cNvPicPr/>
                                        </pic:nvPicPr>
                                        <pic:blipFill>
                                          <a:blip r:embed="rId5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65989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14:paraId="7B6CA55C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78048" behindDoc="0" locked="0" layoutInCell="1" allowOverlap="1" wp14:anchorId="577CEEE1" wp14:editId="6EE5252C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42" name="Text Box 1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59E4638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082D52D9" wp14:editId="4DD0071A">
                                        <wp:extent cx="3963670" cy="3178810"/>
                                        <wp:effectExtent l="0" t="0" r="0" b="2540"/>
                                        <wp:docPr id="178" name="그림 17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an.jpg"/>
                                                <pic:cNvPicPr/>
                                              </pic:nvPicPr>
                                              <pic:blipFill>
                                                <a:blip r:embed="rId60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96367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7CEEE1" id="Text Box 142" o:spid="_x0000_s1133" type="#_x0000_t202" style="position:absolute;left:0;text-align:left;margin-left:10.1pt;margin-top:6.8pt;width:387.75pt;height:258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" fillcolor="white [3201]" strokeweight=".5pt">
                      <v:textbox>
                        <w:txbxContent>
                          <w:p w14:paraId="559E4638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082D52D9" wp14:editId="4DD0071A">
                                  <wp:extent cx="3963670" cy="3178810"/>
                                  <wp:effectExtent l="0" t="0" r="0" b="2540"/>
                                  <wp:docPr id="178" name="그림 17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an.jpg"/>
                                          <pic:cNvPicPr/>
                                        </pic:nvPicPr>
                                        <pic:blipFill>
                                          <a:blip r:embed="rId6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96367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B6C0A" w14:paraId="2E1FCDD3" w14:textId="77777777" w:rsidTr="004B6C0A">
        <w:trPr>
          <w:trHeight w:val="5272"/>
        </w:trPr>
        <w:tc>
          <w:tcPr>
            <w:tcW w:w="8107" w:type="dxa"/>
          </w:tcPr>
          <w:p w14:paraId="253C303D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80096" behindDoc="0" locked="0" layoutInCell="1" allowOverlap="1" wp14:anchorId="67CFF75A" wp14:editId="305126F7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43" name="Text Box 1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79605DD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FLAG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7CFF75A" id="Text Box 143" o:spid="_x0000_s1134" type="#_x0000_t202" style="position:absolute;left:0;text-align:left;margin-left:-5.45pt;margin-top:.2pt;width:387.75pt;height:258pt;z-index:251780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" fillcolor="white [3201]" strokeweight=".5pt">
                      <v:textbox>
                        <w:txbxContent>
                          <w:p w14:paraId="679605DD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FLAG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14:paraId="111357E6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81120" behindDoc="0" locked="0" layoutInCell="1" allowOverlap="1" wp14:anchorId="3450A175" wp14:editId="144EC32C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44" name="Text Box 1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20D00E20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BAT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450A175" id="Text Box 144" o:spid="_x0000_s1135" type="#_x0000_t202" style="position:absolute;left:0;text-align:left;margin-left:10.25pt;margin-top:.45pt;width:387.75pt;height:258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" fillcolor="window" strokeweight=".5pt">
                      <v:textbox>
                        <w:txbxContent>
                          <w:p w14:paraId="20D00E20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BAT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B6C0A" w14:paraId="7F1AEED7" w14:textId="77777777" w:rsidTr="004B6C0A">
        <w:trPr>
          <w:trHeight w:val="5272"/>
        </w:trPr>
        <w:tc>
          <w:tcPr>
            <w:tcW w:w="8107" w:type="dxa"/>
          </w:tcPr>
          <w:p w14:paraId="1527E522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82144" behindDoc="0" locked="0" layoutInCell="1" allowOverlap="1" wp14:anchorId="2CA23545" wp14:editId="65E25A14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45" name="Text Box 1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A4A145B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PAN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A23545" id="Text Box 145" o:spid="_x0000_s1136" type="#_x0000_t202" style="position:absolute;left:0;text-align:left;margin-left:-5.6pt;margin-top:5.55pt;width:387.75pt;height:258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" fillcolor="white [3201]" strokeweight=".5pt">
                      <v:textbox>
                        <w:txbxContent>
                          <w:p w14:paraId="5A4A145B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PAN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14:paraId="368DF5C9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83168" behindDoc="0" locked="0" layoutInCell="1" allowOverlap="1" wp14:anchorId="37A68C14" wp14:editId="0B58BACE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46" name="Text Box 1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7207B50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MAN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7A68C14" id="Text Box 146" o:spid="_x0000_s1137" type="#_x0000_t202" style="position:absolute;left:0;text-align:left;margin-left:10.1pt;margin-top:6.8pt;width:387.75pt;height:258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" fillcolor="white [3201]" strokeweight=".5pt">
                      <v:textbox>
                        <w:txbxContent>
                          <w:p w14:paraId="67207B50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MAN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B6C0A" w14:paraId="406CCEF6" w14:textId="77777777" w:rsidTr="004B6C0A">
        <w:trPr>
          <w:trHeight w:val="5272"/>
        </w:trPr>
        <w:tc>
          <w:tcPr>
            <w:tcW w:w="8107" w:type="dxa"/>
          </w:tcPr>
          <w:p w14:paraId="4749B19B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85216" behindDoc="0" locked="0" layoutInCell="1" allowOverlap="1" wp14:anchorId="660314A6" wp14:editId="1F3C1DC4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47" name="Text Box 1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030E813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40AD5A18" wp14:editId="556628E7">
                                        <wp:extent cx="3522345" cy="3178810"/>
                                        <wp:effectExtent l="0" t="0" r="1905" b="2540"/>
                                        <wp:docPr id="179" name="그림 17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hen.jpg"/>
                                                <pic:cNvPicPr/>
                                              </pic:nvPicPr>
                                              <pic:blipFill>
                                                <a:blip r:embed="rId61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52234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60314A6" id="Text Box 147" o:spid="_x0000_s1138" type="#_x0000_t202" style="position:absolute;left:0;text-align:left;margin-left:-5.45pt;margin-top:.2pt;width:387.75pt;height:258pt;z-index:251785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" fillcolor="white [3201]" strokeweight=".5pt">
                      <v:textbox>
                        <w:txbxContent>
                          <w:p w14:paraId="6030E813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40AD5A18" wp14:editId="556628E7">
                                  <wp:extent cx="3522345" cy="3178810"/>
                                  <wp:effectExtent l="0" t="0" r="1905" b="2540"/>
                                  <wp:docPr id="179" name="그림 17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hen.jpg"/>
                                          <pic:cNvPicPr/>
                                        </pic:nvPicPr>
                                        <pic:blipFill>
                                          <a:blip r:embed="rId6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52234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14:paraId="712F58C1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86240" behindDoc="0" locked="0" layoutInCell="1" allowOverlap="1" wp14:anchorId="604EAC89" wp14:editId="453DF6C9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48" name="Text Box 1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7E3939B8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4B3C0C1F" wp14:editId="59A9D1CF">
                                        <wp:extent cx="2424430" cy="3178810"/>
                                        <wp:effectExtent l="0" t="0" r="0" b="2540"/>
                                        <wp:docPr id="180" name="그림 18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en.jpg"/>
                                                <pic:cNvPicPr/>
                                              </pic:nvPicPr>
                                              <pic:blipFill>
                                                <a:blip r:embed="rId62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42443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04EAC89" id="Text Box 148" o:spid="_x0000_s1139" type="#_x0000_t202" style="position:absolute;left:0;text-align:left;margin-left:10.25pt;margin-top:.45pt;width:387.75pt;height:258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" fillcolor="window" strokeweight=".5pt">
                      <v:textbox>
                        <w:txbxContent>
                          <w:p w14:paraId="7E3939B8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4B3C0C1F" wp14:editId="59A9D1CF">
                                  <wp:extent cx="2424430" cy="3178810"/>
                                  <wp:effectExtent l="0" t="0" r="0" b="2540"/>
                                  <wp:docPr id="180" name="그림 18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en.jpg"/>
                                          <pic:cNvPicPr/>
                                        </pic:nvPicPr>
                                        <pic:blipFill>
                                          <a:blip r:embed="rId6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42443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B6C0A" w14:paraId="5607832D" w14:textId="77777777" w:rsidTr="004B6C0A">
        <w:trPr>
          <w:trHeight w:val="5272"/>
        </w:trPr>
        <w:tc>
          <w:tcPr>
            <w:tcW w:w="8107" w:type="dxa"/>
          </w:tcPr>
          <w:p w14:paraId="294C8E1B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87264" behindDoc="0" locked="0" layoutInCell="1" allowOverlap="1" wp14:anchorId="75314FE3" wp14:editId="7FD2B39E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49" name="Text Box 1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CDAC5F9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62E2D627" wp14:editId="333E7BD9">
                                        <wp:extent cx="3385185" cy="3178810"/>
                                        <wp:effectExtent l="0" t="0" r="0" b="0"/>
                                        <wp:docPr id="181" name="그림 18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web.jpg"/>
                                                <pic:cNvPicPr/>
                                              </pic:nvPicPr>
                                              <pic:blipFill>
                                                <a:blip r:embed="rId63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38518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314FE3" id="Text Box 149" o:spid="_x0000_s1140" type="#_x0000_t202" style="position:absolute;left:0;text-align:left;margin-left:-5.6pt;margin-top:5.55pt;width:387.75pt;height:258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" fillcolor="white [3201]" strokeweight=".5pt">
                      <v:textbox>
                        <w:txbxContent>
                          <w:p w14:paraId="5CDAC5F9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62E2D627" wp14:editId="333E7BD9">
                                  <wp:extent cx="3385185" cy="3178810"/>
                                  <wp:effectExtent l="0" t="0" r="0" b="0"/>
                                  <wp:docPr id="181" name="그림 18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web.jpg"/>
                                          <pic:cNvPicPr/>
                                        </pic:nvPicPr>
                                        <pic:blipFill>
                                          <a:blip r:embed="rId6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38518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14:paraId="78F47A5F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88288" behindDoc="0" locked="0" layoutInCell="1" allowOverlap="1" wp14:anchorId="5141B3DA" wp14:editId="609D8AFC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50" name="Text Box 1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7C5819F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7F21F9F6" wp14:editId="557F532B">
                                        <wp:extent cx="3622040" cy="3178810"/>
                                        <wp:effectExtent l="0" t="0" r="0" b="0"/>
                                        <wp:docPr id="182" name="그림 18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wet.jpg"/>
                                                <pic:cNvPicPr/>
                                              </pic:nvPicPr>
                                              <pic:blipFill>
                                                <a:blip r:embed="rId64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62204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141B3DA" id="Text Box 150" o:spid="_x0000_s1141" type="#_x0000_t202" style="position:absolute;left:0;text-align:left;margin-left:10.1pt;margin-top:6.8pt;width:387.75pt;height:258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" fillcolor="white [3201]" strokeweight=".5pt">
                      <v:textbox>
                        <w:txbxContent>
                          <w:p w14:paraId="57C5819F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7F21F9F6" wp14:editId="557F532B">
                                  <wp:extent cx="3622040" cy="3178810"/>
                                  <wp:effectExtent l="0" t="0" r="0" b="0"/>
                                  <wp:docPr id="182" name="그림 18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wet.jpg"/>
                                          <pic:cNvPicPr/>
                                        </pic:nvPicPr>
                                        <pic:blipFill>
                                          <a:blip r:embed="rId6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62204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B6C0A" w14:paraId="130527D8" w14:textId="77777777" w:rsidTr="004B6C0A">
        <w:trPr>
          <w:trHeight w:val="5272"/>
        </w:trPr>
        <w:tc>
          <w:tcPr>
            <w:tcW w:w="8107" w:type="dxa"/>
          </w:tcPr>
          <w:p w14:paraId="79402824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90336" behindDoc="0" locked="0" layoutInCell="1" allowOverlap="1" wp14:anchorId="16E9C8C1" wp14:editId="21C75A79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51" name="Text Box 1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3993A6D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PEN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6E9C8C1" id="Text Box 151" o:spid="_x0000_s1142" type="#_x0000_t202" style="position:absolute;left:0;text-align:left;margin-left:-5.45pt;margin-top:.2pt;width:387.75pt;height:258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" fillcolor="white [3201]" strokeweight=".5pt">
                      <v:textbox>
                        <w:txbxContent>
                          <w:p w14:paraId="63993A6D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PEN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14:paraId="2D50E244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91360" behindDoc="0" locked="0" layoutInCell="1" allowOverlap="1" wp14:anchorId="77E69CEF" wp14:editId="651F79E1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52" name="Text Box 1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6300354A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HEN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7E69CEF" id="Text Box 152" o:spid="_x0000_s1143" type="#_x0000_t202" style="position:absolute;left:0;text-align:left;margin-left:10.25pt;margin-top:.45pt;width:387.75pt;height:258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" fillcolor="window" strokeweight=".5pt">
                      <v:textbox>
                        <w:txbxContent>
                          <w:p w14:paraId="6300354A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HEN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B6C0A" w14:paraId="6D82533C" w14:textId="77777777" w:rsidTr="004B6C0A">
        <w:trPr>
          <w:trHeight w:val="5272"/>
        </w:trPr>
        <w:tc>
          <w:tcPr>
            <w:tcW w:w="8107" w:type="dxa"/>
          </w:tcPr>
          <w:p w14:paraId="47D6347A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92384" behindDoc="0" locked="0" layoutInCell="1" allowOverlap="1" wp14:anchorId="03938CBA" wp14:editId="4E8A62D5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53" name="Text Box 1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F520608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WET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938CBA" id="Text Box 153" o:spid="_x0000_s1144" type="#_x0000_t202" style="position:absolute;left:0;text-align:left;margin-left:-5.6pt;margin-top:5.55pt;width:387.75pt;height:258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" fillcolor="white [3201]" strokeweight=".5pt">
                      <v:textbox>
                        <w:txbxContent>
                          <w:p w14:paraId="6F520608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WET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14:paraId="7FA81032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93408" behindDoc="0" locked="0" layoutInCell="1" allowOverlap="1" wp14:anchorId="2DFE661D" wp14:editId="13A02D1F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54" name="Text Box 1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5D1F844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WEB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DFE661D" id="Text Box 154" o:spid="_x0000_s1145" type="#_x0000_t202" style="position:absolute;left:0;text-align:left;margin-left:10.1pt;margin-top:6.8pt;width:387.75pt;height:258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" fillcolor="white [3201]" strokeweight=".5pt">
                      <v:textbox>
                        <w:txbxContent>
                          <w:p w14:paraId="75D1F844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WEB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B6C0A" w14:paraId="1CCF707D" w14:textId="77777777" w:rsidTr="004B6C0A">
        <w:trPr>
          <w:trHeight w:val="5272"/>
        </w:trPr>
        <w:tc>
          <w:tcPr>
            <w:tcW w:w="8107" w:type="dxa"/>
          </w:tcPr>
          <w:p w14:paraId="3BC0156A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95456" behindDoc="0" locked="0" layoutInCell="1" allowOverlap="1" wp14:anchorId="02EFB5CA" wp14:editId="411DAA59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55" name="Text Box 1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2875467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10A67BC1" wp14:editId="5DE65A80">
                                        <wp:extent cx="2256790" cy="3178810"/>
                                        <wp:effectExtent l="0" t="0" r="0" b="0"/>
                                        <wp:docPr id="183" name="그림 183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hit.jpg"/>
                                                <pic:cNvPicPr/>
                                              </pic:nvPicPr>
                                              <pic:blipFill>
                                                <a:blip r:embed="rId65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25679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2EFB5CA" id="Text Box 155" o:spid="_x0000_s1146" type="#_x0000_t202" style="position:absolute;left:0;text-align:left;margin-left:-5.45pt;margin-top:.2pt;width:387.75pt;height:258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" fillcolor="white [3201]" strokeweight=".5pt">
                      <v:textbox>
                        <w:txbxContent>
                          <w:p w14:paraId="72875467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10A67BC1" wp14:editId="5DE65A80">
                                  <wp:extent cx="2256790" cy="3178810"/>
                                  <wp:effectExtent l="0" t="0" r="0" b="0"/>
                                  <wp:docPr id="183" name="그림 18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hit.jpg"/>
                                          <pic:cNvPicPr/>
                                        </pic:nvPicPr>
                                        <pic:blipFill>
                                          <a:blip r:embed="rId6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25679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14:paraId="53025DA5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96480" behindDoc="0" locked="0" layoutInCell="1" allowOverlap="1" wp14:anchorId="2A1CF95E" wp14:editId="34975E3F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56" name="Text Box 1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2A2A3B46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692AD3F6" wp14:editId="2B12810D">
                                        <wp:extent cx="4538980" cy="3178810"/>
                                        <wp:effectExtent l="0" t="0" r="0" b="2540"/>
                                        <wp:docPr id="184" name="그림 18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id.jpg"/>
                                                <pic:cNvPicPr/>
                                              </pic:nvPicPr>
                                              <pic:blipFill>
                                                <a:blip r:embed="rId66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453898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A1CF95E" id="Text Box 156" o:spid="_x0000_s1147" type="#_x0000_t202" style="position:absolute;left:0;text-align:left;margin-left:10.25pt;margin-top:.45pt;width:387.75pt;height:258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" fillcolor="window" strokeweight=".5pt">
                      <v:textbox>
                        <w:txbxContent>
                          <w:p w14:paraId="2A2A3B46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692AD3F6" wp14:editId="2B12810D">
                                  <wp:extent cx="4538980" cy="3178810"/>
                                  <wp:effectExtent l="0" t="0" r="0" b="2540"/>
                                  <wp:docPr id="184" name="그림 18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id.jpg"/>
                                          <pic:cNvPicPr/>
                                        </pic:nvPicPr>
                                        <pic:blipFill>
                                          <a:blip r:embed="rId6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53898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B6C0A" w14:paraId="22F4B0D6" w14:textId="77777777" w:rsidTr="004B6C0A">
        <w:trPr>
          <w:trHeight w:val="5272"/>
        </w:trPr>
        <w:tc>
          <w:tcPr>
            <w:tcW w:w="8107" w:type="dxa"/>
          </w:tcPr>
          <w:p w14:paraId="5D1B3450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97504" behindDoc="0" locked="0" layoutInCell="1" allowOverlap="1" wp14:anchorId="2E075B39" wp14:editId="6B43665B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57" name="Text Box 1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233F04A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7FED8CC9" wp14:editId="573EFCA5">
                                        <wp:extent cx="2458085" cy="3178810"/>
                                        <wp:effectExtent l="0" t="0" r="0" b="0"/>
                                        <wp:docPr id="185" name="그림 18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mix.jpg"/>
                                                <pic:cNvPicPr/>
                                              </pic:nvPicPr>
                                              <pic:blipFill>
                                                <a:blip r:embed="rId67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45808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075B39" id="Text Box 157" o:spid="_x0000_s1148" type="#_x0000_t202" style="position:absolute;left:0;text-align:left;margin-left:-5.6pt;margin-top:5.55pt;width:387.75pt;height:258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" fillcolor="white [3201]" strokeweight=".5pt">
                      <v:textbox>
                        <w:txbxContent>
                          <w:p w14:paraId="3233F04A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7FED8CC9" wp14:editId="573EFCA5">
                                  <wp:extent cx="2458085" cy="3178810"/>
                                  <wp:effectExtent l="0" t="0" r="0" b="0"/>
                                  <wp:docPr id="185" name="그림 18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mix.jpg"/>
                                          <pic:cNvPicPr/>
                                        </pic:nvPicPr>
                                        <pic:blipFill>
                                          <a:blip r:embed="rId6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45808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14:paraId="77B2D725" w14:textId="77777777" w:rsidR="004B6C0A" w:rsidRDefault="004B6C0A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98528" behindDoc="0" locked="0" layoutInCell="1" allowOverlap="1" wp14:anchorId="13BAAA4C" wp14:editId="7B23D530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58" name="Text Box 1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23E98B7" w14:textId="77777777" w:rsidR="004B6C0A" w:rsidRPr="003729E2" w:rsidRDefault="004B6C0A" w:rsidP="004B6C0A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266F2913" wp14:editId="11877D4B">
                                        <wp:extent cx="2885440" cy="3178810"/>
                                        <wp:effectExtent l="0" t="0" r="0" b="2540"/>
                                        <wp:docPr id="186" name="그림 18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wig.jpg"/>
                                                <pic:cNvPicPr/>
                                              </pic:nvPicPr>
                                              <pic:blipFill>
                                                <a:blip r:embed="rId6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88544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3BAAA4C" id="Text Box 158" o:spid="_x0000_s1149" type="#_x0000_t202" style="position:absolute;left:0;text-align:left;margin-left:10.1pt;margin-top:6.8pt;width:387.75pt;height:258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" fillcolor="white [3201]" strokeweight=".5pt">
                      <v:textbox>
                        <w:txbxContent>
                          <w:p w14:paraId="523E98B7" w14:textId="77777777" w:rsidR="004B6C0A" w:rsidRPr="003729E2" w:rsidRDefault="004B6C0A" w:rsidP="004B6C0A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266F2913" wp14:editId="11877D4B">
                                  <wp:extent cx="2885440" cy="3178810"/>
                                  <wp:effectExtent l="0" t="0" r="0" b="2540"/>
                                  <wp:docPr id="186" name="그림 18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wig.jpg"/>
                                          <pic:cNvPicPr/>
                                        </pic:nvPicPr>
                                        <pic:blipFill>
                                          <a:blip r:embed="rId6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88544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5073C" w14:paraId="6BF56A4A" w14:textId="77777777" w:rsidTr="0055073C">
        <w:trPr>
          <w:trHeight w:val="5272"/>
        </w:trPr>
        <w:tc>
          <w:tcPr>
            <w:tcW w:w="8107" w:type="dxa"/>
          </w:tcPr>
          <w:p w14:paraId="2030C81A" w14:textId="77777777" w:rsidR="0055073C" w:rsidRDefault="0055073C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00576" behindDoc="0" locked="0" layoutInCell="1" allowOverlap="1" wp14:anchorId="28B67964" wp14:editId="7B5BBAFB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87" name="Text Box 1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741E185" w14:textId="77777777" w:rsidR="0055073C" w:rsidRPr="003729E2" w:rsidRDefault="0055073C" w:rsidP="0055073C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LID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8B67964" id="Text Box 187" o:spid="_x0000_s1150" type="#_x0000_t202" style="position:absolute;left:0;text-align:left;margin-left:-5.45pt;margin-top:.2pt;width:387.75pt;height:258pt;z-index:251800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" fillcolor="white [3201]" strokeweight=".5pt">
                      <v:textbox>
                        <w:txbxContent>
                          <w:p w14:paraId="2741E185" w14:textId="77777777" w:rsidR="0055073C" w:rsidRPr="003729E2" w:rsidRDefault="0055073C" w:rsidP="0055073C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LID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14:paraId="0A79566E" w14:textId="77777777" w:rsidR="0055073C" w:rsidRDefault="0055073C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01600" behindDoc="0" locked="0" layoutInCell="1" allowOverlap="1" wp14:anchorId="09211E3B" wp14:editId="56917867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88" name="Text Box 1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25602549" w14:textId="77777777" w:rsidR="0055073C" w:rsidRPr="003729E2" w:rsidRDefault="0055073C" w:rsidP="0055073C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HIT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9211E3B" id="Text Box 188" o:spid="_x0000_s1151" type="#_x0000_t202" style="position:absolute;left:0;text-align:left;margin-left:10.25pt;margin-top:.45pt;width:387.75pt;height:258pt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" fillcolor="window" strokeweight=".5pt">
                      <v:textbox>
                        <w:txbxContent>
                          <w:p w14:paraId="25602549" w14:textId="77777777" w:rsidR="0055073C" w:rsidRPr="003729E2" w:rsidRDefault="0055073C" w:rsidP="0055073C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HIT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5073C" w14:paraId="1842B646" w14:textId="77777777" w:rsidTr="0055073C">
        <w:trPr>
          <w:trHeight w:val="5272"/>
        </w:trPr>
        <w:tc>
          <w:tcPr>
            <w:tcW w:w="8107" w:type="dxa"/>
          </w:tcPr>
          <w:p w14:paraId="40FB78CB" w14:textId="77777777" w:rsidR="0055073C" w:rsidRDefault="0055073C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02624" behindDoc="0" locked="0" layoutInCell="1" allowOverlap="1" wp14:anchorId="25C4DF63" wp14:editId="0CBA95E3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89" name="Text Box 1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94CACCF" w14:textId="77777777" w:rsidR="0055073C" w:rsidRPr="003729E2" w:rsidRDefault="0055073C" w:rsidP="0055073C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WIG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5C4DF63" id="Text Box 189" o:spid="_x0000_s1152" type="#_x0000_t202" style="position:absolute;left:0;text-align:left;margin-left:-5.6pt;margin-top:5.55pt;width:387.75pt;height:258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" fillcolor="white [3201]" strokeweight=".5pt">
                      <v:textbox>
                        <w:txbxContent>
                          <w:p w14:paraId="694CACCF" w14:textId="77777777" w:rsidR="0055073C" w:rsidRPr="003729E2" w:rsidRDefault="0055073C" w:rsidP="0055073C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WIG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14:paraId="0A55CA68" w14:textId="77777777" w:rsidR="0055073C" w:rsidRDefault="0055073C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03648" behindDoc="0" locked="0" layoutInCell="1" allowOverlap="1" wp14:anchorId="6D14CC6D" wp14:editId="51F35CD2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90" name="Text Box 1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AB19003" w14:textId="77777777" w:rsidR="0055073C" w:rsidRPr="003729E2" w:rsidRDefault="0055073C" w:rsidP="0055073C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MIX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D14CC6D" id="Text Box 190" o:spid="_x0000_s1153" type="#_x0000_t202" style="position:absolute;left:0;text-align:left;margin-left:10.1pt;margin-top:6.8pt;width:387.75pt;height:258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" fillcolor="white [3201]" strokeweight=".5pt">
                      <v:textbox>
                        <w:txbxContent>
                          <w:p w14:paraId="1AB19003" w14:textId="77777777" w:rsidR="0055073C" w:rsidRPr="003729E2" w:rsidRDefault="0055073C" w:rsidP="0055073C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MIX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5073C" w14:paraId="097E31B3" w14:textId="77777777" w:rsidTr="0055073C">
        <w:trPr>
          <w:trHeight w:val="5272"/>
        </w:trPr>
        <w:tc>
          <w:tcPr>
            <w:tcW w:w="8107" w:type="dxa"/>
          </w:tcPr>
          <w:p w14:paraId="525761A3" w14:textId="77777777" w:rsidR="0055073C" w:rsidRDefault="0055073C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05696" behindDoc="0" locked="0" layoutInCell="1" allowOverlap="1" wp14:anchorId="003CBB6F" wp14:editId="34EF4E51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95" name="Text Box 1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1E24C58" w14:textId="77777777" w:rsidR="0055073C" w:rsidRPr="003729E2" w:rsidRDefault="0055073C" w:rsidP="0055073C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15DE735A" wp14:editId="11FBF3A7">
                                        <wp:extent cx="3637280" cy="3178810"/>
                                        <wp:effectExtent l="0" t="0" r="1270" b="2540"/>
                                        <wp:docPr id="211" name="그림 21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fox.jpg"/>
                                                <pic:cNvPicPr/>
                                              </pic:nvPicPr>
                                              <pic:blipFill>
                                                <a:blip r:embed="rId6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63728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03CBB6F" id="Text Box 195" o:spid="_x0000_s1154" type="#_x0000_t202" style="position:absolute;left:0;text-align:left;margin-left:-5.45pt;margin-top:.2pt;width:387.75pt;height:258pt;z-index:251805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" fillcolor="white [3201]" strokeweight=".5pt">
                      <v:textbox>
                        <w:txbxContent>
                          <w:p w14:paraId="61E24C58" w14:textId="77777777" w:rsidR="0055073C" w:rsidRPr="003729E2" w:rsidRDefault="0055073C" w:rsidP="0055073C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15DE735A" wp14:editId="11FBF3A7">
                                  <wp:extent cx="3637280" cy="3178810"/>
                                  <wp:effectExtent l="0" t="0" r="1270" b="2540"/>
                                  <wp:docPr id="211" name="그림 2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fox.jpg"/>
                                          <pic:cNvPicPr/>
                                        </pic:nvPicPr>
                                        <pic:blipFill>
                                          <a:blip r:embed="rId6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63728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14:paraId="7D498B9E" w14:textId="77777777" w:rsidR="0055073C" w:rsidRDefault="0055073C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06720" behindDoc="0" locked="0" layoutInCell="1" allowOverlap="1" wp14:anchorId="5B9C4DB8" wp14:editId="165E8156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96" name="Text Box 1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72228379" w14:textId="77777777" w:rsidR="0055073C" w:rsidRPr="003729E2" w:rsidRDefault="0055073C" w:rsidP="0055073C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09BF0ABD" wp14:editId="010BA990">
                                        <wp:extent cx="2831465" cy="3178810"/>
                                        <wp:effectExtent l="0" t="0" r="6985" b="2540"/>
                                        <wp:docPr id="212" name="그림 21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frog.jpg"/>
                                                <pic:cNvPicPr/>
                                              </pic:nvPicPr>
                                              <pic:blipFill>
                                                <a:blip r:embed="rId70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83146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B9C4DB8" id="Text Box 196" o:spid="_x0000_s1155" type="#_x0000_t202" style="position:absolute;left:0;text-align:left;margin-left:10.25pt;margin-top:.45pt;width:387.75pt;height:258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" fillcolor="window" strokeweight=".5pt">
                      <v:textbox>
                        <w:txbxContent>
                          <w:p w14:paraId="72228379" w14:textId="77777777" w:rsidR="0055073C" w:rsidRPr="003729E2" w:rsidRDefault="0055073C" w:rsidP="0055073C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09BF0ABD" wp14:editId="010BA990">
                                  <wp:extent cx="2831465" cy="3178810"/>
                                  <wp:effectExtent l="0" t="0" r="6985" b="2540"/>
                                  <wp:docPr id="212" name="그림 2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frog.jpg"/>
                                          <pic:cNvPicPr/>
                                        </pic:nvPicPr>
                                        <pic:blipFill>
                                          <a:blip r:embed="rId7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83146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5073C" w14:paraId="61F62249" w14:textId="77777777" w:rsidTr="0055073C">
        <w:trPr>
          <w:trHeight w:val="5272"/>
        </w:trPr>
        <w:tc>
          <w:tcPr>
            <w:tcW w:w="8107" w:type="dxa"/>
          </w:tcPr>
          <w:p w14:paraId="494558E6" w14:textId="77777777" w:rsidR="0055073C" w:rsidRDefault="0055073C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07744" behindDoc="0" locked="0" layoutInCell="1" allowOverlap="1" wp14:anchorId="42946C86" wp14:editId="531437EE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97" name="Text Box 1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56CD79C" w14:textId="77777777" w:rsidR="0055073C" w:rsidRPr="003729E2" w:rsidRDefault="0055073C" w:rsidP="0055073C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3774B5EE" wp14:editId="13744348">
                                        <wp:extent cx="3441065" cy="3178810"/>
                                        <wp:effectExtent l="0" t="0" r="6985" b="2540"/>
                                        <wp:docPr id="213" name="그림 213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og.jpg"/>
                                                <pic:cNvPicPr/>
                                              </pic:nvPicPr>
                                              <pic:blipFill>
                                                <a:blip r:embed="rId71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44106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946C86" id="Text Box 197" o:spid="_x0000_s1156" type="#_x0000_t202" style="position:absolute;left:0;text-align:left;margin-left:-5.6pt;margin-top:5.55pt;width:387.75pt;height:258pt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" fillcolor="white [3201]" strokeweight=".5pt">
                      <v:textbox>
                        <w:txbxContent>
                          <w:p w14:paraId="656CD79C" w14:textId="77777777" w:rsidR="0055073C" w:rsidRPr="003729E2" w:rsidRDefault="0055073C" w:rsidP="0055073C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3774B5EE" wp14:editId="13744348">
                                  <wp:extent cx="3441065" cy="3178810"/>
                                  <wp:effectExtent l="0" t="0" r="6985" b="2540"/>
                                  <wp:docPr id="213" name="그림 2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og.jpg"/>
                                          <pic:cNvPicPr/>
                                        </pic:nvPicPr>
                                        <pic:blipFill>
                                          <a:blip r:embed="rId7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44106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14:paraId="0470443A" w14:textId="77777777" w:rsidR="0055073C" w:rsidRDefault="0055073C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08768" behindDoc="0" locked="0" layoutInCell="1" allowOverlap="1" wp14:anchorId="49B28AD7" wp14:editId="61852ABA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98" name="Text Box 1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211C65A" w14:textId="77777777" w:rsidR="0055073C" w:rsidRPr="003729E2" w:rsidRDefault="0055073C" w:rsidP="0055073C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6E45DB99" wp14:editId="09067080">
                                        <wp:extent cx="3665855" cy="3178810"/>
                                        <wp:effectExtent l="0" t="0" r="0" b="2540"/>
                                        <wp:docPr id="214" name="그림 21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ox.jpg"/>
                                                <pic:cNvPicPr/>
                                              </pic:nvPicPr>
                                              <pic:blipFill>
                                                <a:blip r:embed="rId72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66585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9B28AD7" id="Text Box 198" o:spid="_x0000_s1157" type="#_x0000_t202" style="position:absolute;left:0;text-align:left;margin-left:10.1pt;margin-top:6.8pt;width:387.75pt;height:258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" fillcolor="white [3201]" strokeweight=".5pt">
                      <v:textbox>
                        <w:txbxContent>
                          <w:p w14:paraId="4211C65A" w14:textId="77777777" w:rsidR="0055073C" w:rsidRPr="003729E2" w:rsidRDefault="0055073C" w:rsidP="0055073C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6E45DB99" wp14:editId="09067080">
                                  <wp:extent cx="3665855" cy="3178810"/>
                                  <wp:effectExtent l="0" t="0" r="0" b="2540"/>
                                  <wp:docPr id="214" name="그림 2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ox.jpg"/>
                                          <pic:cNvPicPr/>
                                        </pic:nvPicPr>
                                        <pic:blipFill>
                                          <a:blip r:embed="rId7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66585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5073C" w14:paraId="7B4DD0B1" w14:textId="77777777" w:rsidTr="0055073C">
        <w:trPr>
          <w:trHeight w:val="5272"/>
        </w:trPr>
        <w:tc>
          <w:tcPr>
            <w:tcW w:w="8107" w:type="dxa"/>
          </w:tcPr>
          <w:p w14:paraId="3A8E33B8" w14:textId="77777777" w:rsidR="0055073C" w:rsidRDefault="0055073C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10816" behindDoc="0" locked="0" layoutInCell="1" allowOverlap="1" wp14:anchorId="4CC50C7E" wp14:editId="3E7D1F55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99" name="Text Box 1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4C17725" w14:textId="77777777" w:rsidR="0055073C" w:rsidRPr="003729E2" w:rsidRDefault="0055073C" w:rsidP="0055073C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FROG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CC50C7E" id="Text Box 199" o:spid="_x0000_s1158" type="#_x0000_t202" style="position:absolute;left:0;text-align:left;margin-left:-5.45pt;margin-top:.2pt;width:387.75pt;height:258pt;z-index:251810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" fillcolor="white [3201]" strokeweight=".5pt">
                      <v:textbox>
                        <w:txbxContent>
                          <w:p w14:paraId="14C17725" w14:textId="77777777" w:rsidR="0055073C" w:rsidRPr="003729E2" w:rsidRDefault="0055073C" w:rsidP="0055073C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FROG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14:paraId="7C62F494" w14:textId="77777777" w:rsidR="0055073C" w:rsidRDefault="0055073C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11840" behindDoc="0" locked="0" layoutInCell="1" allowOverlap="1" wp14:anchorId="6127C662" wp14:editId="4DF29AE2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200" name="Text Box 2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10081B12" w14:textId="77777777" w:rsidR="0055073C" w:rsidRPr="003729E2" w:rsidRDefault="0055073C" w:rsidP="0055073C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FOX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127C662" id="Text Box 200" o:spid="_x0000_s1159" type="#_x0000_t202" style="position:absolute;left:0;text-align:left;margin-left:10.25pt;margin-top:.45pt;width:387.75pt;height:258pt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" fillcolor="window" strokeweight=".5pt">
                      <v:textbox>
                        <w:txbxContent>
                          <w:p w14:paraId="10081B12" w14:textId="77777777" w:rsidR="0055073C" w:rsidRPr="003729E2" w:rsidRDefault="0055073C" w:rsidP="0055073C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FOX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5073C" w14:paraId="5EA275B9" w14:textId="77777777" w:rsidTr="0055073C">
        <w:trPr>
          <w:trHeight w:val="5272"/>
        </w:trPr>
        <w:tc>
          <w:tcPr>
            <w:tcW w:w="8107" w:type="dxa"/>
          </w:tcPr>
          <w:p w14:paraId="734C0B1C" w14:textId="77777777" w:rsidR="0055073C" w:rsidRDefault="0055073C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12864" behindDoc="0" locked="0" layoutInCell="1" allowOverlap="1" wp14:anchorId="6F2C9E8D" wp14:editId="1DCB67E2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201" name="Text Box 2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30F69DA" w14:textId="77777777" w:rsidR="0055073C" w:rsidRPr="003729E2" w:rsidRDefault="0055073C" w:rsidP="0055073C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OX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F2C9E8D" id="Text Box 201" o:spid="_x0000_s1160" type="#_x0000_t202" style="position:absolute;left:0;text-align:left;margin-left:-5.6pt;margin-top:5.55pt;width:387.75pt;height:258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" fillcolor="white [3201]" strokeweight=".5pt">
                      <v:textbox>
                        <w:txbxContent>
                          <w:p w14:paraId="730F69DA" w14:textId="77777777" w:rsidR="0055073C" w:rsidRPr="003729E2" w:rsidRDefault="0055073C" w:rsidP="0055073C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OX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14:paraId="47533844" w14:textId="77777777" w:rsidR="0055073C" w:rsidRDefault="0055073C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13888" behindDoc="0" locked="0" layoutInCell="1" allowOverlap="1" wp14:anchorId="1F5D08DE" wp14:editId="4F29F63A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202" name="Text Box 2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DF36A90" w14:textId="77777777" w:rsidR="0055073C" w:rsidRPr="003729E2" w:rsidRDefault="0055073C" w:rsidP="0055073C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LOG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F5D08DE" id="Text Box 202" o:spid="_x0000_s1161" type="#_x0000_t202" style="position:absolute;left:0;text-align:left;margin-left:10.1pt;margin-top:6.8pt;width:387.75pt;height:258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" fillcolor="white [3201]" strokeweight=".5pt">
                      <v:textbox>
                        <w:txbxContent>
                          <w:p w14:paraId="4DF36A90" w14:textId="77777777" w:rsidR="0055073C" w:rsidRPr="003729E2" w:rsidRDefault="0055073C" w:rsidP="0055073C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LOG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5073C" w14:paraId="1536F43A" w14:textId="77777777" w:rsidTr="0055073C">
        <w:trPr>
          <w:trHeight w:val="5272"/>
        </w:trPr>
        <w:tc>
          <w:tcPr>
            <w:tcW w:w="8107" w:type="dxa"/>
          </w:tcPr>
          <w:p w14:paraId="198B1F10" w14:textId="77777777" w:rsidR="0055073C" w:rsidRDefault="0055073C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15936" behindDoc="0" locked="0" layoutInCell="1" allowOverlap="1" wp14:anchorId="17D7F726" wp14:editId="53312BBE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203" name="Text Box 2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0630FB3" w14:textId="77777777" w:rsidR="0055073C" w:rsidRPr="003729E2" w:rsidRDefault="0055073C" w:rsidP="0055073C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571691FA" wp14:editId="17EAF57F">
                                        <wp:extent cx="3178810" cy="3178810"/>
                                        <wp:effectExtent l="0" t="0" r="2540" b="2540"/>
                                        <wp:docPr id="215" name="그림 21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bug.jpg"/>
                                                <pic:cNvPicPr/>
                                              </pic:nvPicPr>
                                              <pic:blipFill>
                                                <a:blip r:embed="rId73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17881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7D7F726" id="Text Box 203" o:spid="_x0000_s1162" type="#_x0000_t202" style="position:absolute;left:0;text-align:left;margin-left:-5.45pt;margin-top:.2pt;width:387.75pt;height:258pt;z-index:251815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" fillcolor="white [3201]" strokeweight=".5pt">
                      <v:textbox>
                        <w:txbxContent>
                          <w:p w14:paraId="10630FB3" w14:textId="77777777" w:rsidR="0055073C" w:rsidRPr="003729E2" w:rsidRDefault="0055073C" w:rsidP="0055073C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571691FA" wp14:editId="17EAF57F">
                                  <wp:extent cx="3178810" cy="3178810"/>
                                  <wp:effectExtent l="0" t="0" r="2540" b="2540"/>
                                  <wp:docPr id="215" name="그림 2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bug.jpg"/>
                                          <pic:cNvPicPr/>
                                        </pic:nvPicPr>
                                        <pic:blipFill>
                                          <a:blip r:embed="rId7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17881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14:paraId="09336F06" w14:textId="77777777" w:rsidR="0055073C" w:rsidRDefault="0055073C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16960" behindDoc="0" locked="0" layoutInCell="1" allowOverlap="1" wp14:anchorId="2068080B" wp14:editId="520956AD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204" name="Text Box 2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080B7219" w14:textId="77777777" w:rsidR="0055073C" w:rsidRPr="003729E2" w:rsidRDefault="0055073C" w:rsidP="0055073C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2BD8BC2A" wp14:editId="34B7657C">
                                        <wp:extent cx="3178810" cy="3178810"/>
                                        <wp:effectExtent l="0" t="0" r="2540" b="2540"/>
                                        <wp:docPr id="216" name="그림 21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bun.jpg"/>
                                                <pic:cNvPicPr/>
                                              </pic:nvPicPr>
                                              <pic:blipFill>
                                                <a:blip r:embed="rId74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17881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068080B" id="Text Box 204" o:spid="_x0000_s1163" type="#_x0000_t202" style="position:absolute;left:0;text-align:left;margin-left:10.25pt;margin-top:.45pt;width:387.75pt;height:258pt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" fillcolor="window" strokeweight=".5pt">
                      <v:textbox>
                        <w:txbxContent>
                          <w:p w14:paraId="080B7219" w14:textId="77777777" w:rsidR="0055073C" w:rsidRPr="003729E2" w:rsidRDefault="0055073C" w:rsidP="0055073C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2BD8BC2A" wp14:editId="34B7657C">
                                  <wp:extent cx="3178810" cy="3178810"/>
                                  <wp:effectExtent l="0" t="0" r="2540" b="2540"/>
                                  <wp:docPr id="216" name="그림 2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bun.jpg"/>
                                          <pic:cNvPicPr/>
                                        </pic:nvPicPr>
                                        <pic:blipFill>
                                          <a:blip r:embed="rId7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17881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5073C" w14:paraId="64B6BF82" w14:textId="77777777" w:rsidTr="0055073C">
        <w:trPr>
          <w:trHeight w:val="5272"/>
        </w:trPr>
        <w:tc>
          <w:tcPr>
            <w:tcW w:w="8107" w:type="dxa"/>
          </w:tcPr>
          <w:p w14:paraId="78440DA3" w14:textId="77777777" w:rsidR="0055073C" w:rsidRDefault="0055073C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17984" behindDoc="0" locked="0" layoutInCell="1" allowOverlap="1" wp14:anchorId="4B4F0C07" wp14:editId="328D58F0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205" name="Text Box 2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405C1EC" w14:textId="77777777" w:rsidR="0055073C" w:rsidRPr="003729E2" w:rsidRDefault="0055073C" w:rsidP="0055073C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7ABD11CC" wp14:editId="4260B173">
                                        <wp:extent cx="3251200" cy="3178810"/>
                                        <wp:effectExtent l="0" t="0" r="0" b="0"/>
                                        <wp:docPr id="217" name="그림 21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nut.jpg"/>
                                                <pic:cNvPicPr/>
                                              </pic:nvPicPr>
                                              <pic:blipFill>
                                                <a:blip r:embed="rId75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25120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4F0C07" id="Text Box 205" o:spid="_x0000_s1164" type="#_x0000_t202" style="position:absolute;left:0;text-align:left;margin-left:-5.6pt;margin-top:5.55pt;width:387.75pt;height:258pt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" fillcolor="white [3201]" strokeweight=".5pt">
                      <v:textbox>
                        <w:txbxContent>
                          <w:p w14:paraId="3405C1EC" w14:textId="77777777" w:rsidR="0055073C" w:rsidRPr="003729E2" w:rsidRDefault="0055073C" w:rsidP="0055073C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7ABD11CC" wp14:editId="4260B173">
                                  <wp:extent cx="3251200" cy="3178810"/>
                                  <wp:effectExtent l="0" t="0" r="0" b="0"/>
                                  <wp:docPr id="217" name="그림 2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nut.jpg"/>
                                          <pic:cNvPicPr/>
                                        </pic:nvPicPr>
                                        <pic:blipFill>
                                          <a:blip r:embed="rId7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25120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14:paraId="65CC2BBC" w14:textId="77777777" w:rsidR="0055073C" w:rsidRDefault="0055073C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19008" behindDoc="0" locked="0" layoutInCell="1" allowOverlap="1" wp14:anchorId="7399B458" wp14:editId="6AA886E8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206" name="Text Box 2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A6DC19A" w14:textId="77777777" w:rsidR="0055073C" w:rsidRPr="003729E2" w:rsidRDefault="0055073C" w:rsidP="0055073C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128469D0" wp14:editId="7CDC0CA7">
                                        <wp:extent cx="4224655" cy="3178810"/>
                                        <wp:effectExtent l="0" t="0" r="4445" b="2540"/>
                                        <wp:docPr id="218" name="그림 21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rug.jpg"/>
                                                <pic:cNvPicPr/>
                                              </pic:nvPicPr>
                                              <pic:blipFill>
                                                <a:blip r:embed="rId76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422465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99B458" id="Text Box 206" o:spid="_x0000_s1165" type="#_x0000_t202" style="position:absolute;left:0;text-align:left;margin-left:10.1pt;margin-top:6.8pt;width:387.75pt;height:258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" fillcolor="white [3201]" strokeweight=".5pt">
                      <v:textbox>
                        <w:txbxContent>
                          <w:p w14:paraId="3A6DC19A" w14:textId="77777777" w:rsidR="0055073C" w:rsidRPr="003729E2" w:rsidRDefault="0055073C" w:rsidP="0055073C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128469D0" wp14:editId="7CDC0CA7">
                                  <wp:extent cx="4224655" cy="3178810"/>
                                  <wp:effectExtent l="0" t="0" r="4445" b="2540"/>
                                  <wp:docPr id="218" name="그림 2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rug.jpg"/>
                                          <pic:cNvPicPr/>
                                        </pic:nvPicPr>
                                        <pic:blipFill>
                                          <a:blip r:embed="rId7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22465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5073C" w14:paraId="478914A8" w14:textId="77777777" w:rsidTr="0055073C">
        <w:trPr>
          <w:trHeight w:val="5272"/>
        </w:trPr>
        <w:tc>
          <w:tcPr>
            <w:tcW w:w="8107" w:type="dxa"/>
          </w:tcPr>
          <w:p w14:paraId="51DDD3DD" w14:textId="77777777" w:rsidR="0055073C" w:rsidRDefault="0055073C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21056" behindDoc="0" locked="0" layoutInCell="1" allowOverlap="1" wp14:anchorId="5E4C64B2" wp14:editId="33BFE884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207" name="Text Box 2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19CC360" w14:textId="77777777" w:rsidR="0055073C" w:rsidRPr="003729E2" w:rsidRDefault="0055073C" w:rsidP="0055073C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BUN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E4C64B2" id="Text Box 207" o:spid="_x0000_s1166" type="#_x0000_t202" style="position:absolute;left:0;text-align:left;margin-left:-5.45pt;margin-top:.2pt;width:387.75pt;height:258pt;z-index:251821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" fillcolor="white [3201]" strokeweight=".5pt">
                      <v:textbox>
                        <w:txbxContent>
                          <w:p w14:paraId="319CC360" w14:textId="77777777" w:rsidR="0055073C" w:rsidRPr="003729E2" w:rsidRDefault="0055073C" w:rsidP="0055073C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BUN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14:paraId="4615A5DE" w14:textId="77777777" w:rsidR="0055073C" w:rsidRDefault="0055073C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22080" behindDoc="0" locked="0" layoutInCell="1" allowOverlap="1" wp14:anchorId="6447E059" wp14:editId="3476B2B7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208" name="Text Box 2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2B1E0F5F" w14:textId="77777777" w:rsidR="0055073C" w:rsidRPr="003729E2" w:rsidRDefault="0055073C" w:rsidP="0055073C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BUG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447E059" id="Text Box 208" o:spid="_x0000_s1167" type="#_x0000_t202" style="position:absolute;left:0;text-align:left;margin-left:10.25pt;margin-top:.45pt;width:387.75pt;height:258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" fillcolor="window" strokeweight=".5pt">
                      <v:textbox>
                        <w:txbxContent>
                          <w:p w14:paraId="2B1E0F5F" w14:textId="77777777" w:rsidR="0055073C" w:rsidRPr="003729E2" w:rsidRDefault="0055073C" w:rsidP="0055073C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BUG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5073C" w14:paraId="538CCF2E" w14:textId="77777777" w:rsidTr="0055073C">
        <w:trPr>
          <w:trHeight w:val="5272"/>
        </w:trPr>
        <w:tc>
          <w:tcPr>
            <w:tcW w:w="8107" w:type="dxa"/>
          </w:tcPr>
          <w:p w14:paraId="70EA5728" w14:textId="77777777" w:rsidR="0055073C" w:rsidRDefault="0055073C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23104" behindDoc="0" locked="0" layoutInCell="1" allowOverlap="1" wp14:anchorId="48B2DE09" wp14:editId="10FCEB05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209" name="Text Box 2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2DCD628" w14:textId="77777777" w:rsidR="0055073C" w:rsidRPr="003729E2" w:rsidRDefault="0055073C" w:rsidP="0055073C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RUG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8B2DE09" id="Text Box 209" o:spid="_x0000_s1168" type="#_x0000_t202" style="position:absolute;left:0;text-align:left;margin-left:-5.6pt;margin-top:5.55pt;width:387.75pt;height:258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" fillcolor="white [3201]" strokeweight=".5pt">
                      <v:textbox>
                        <w:txbxContent>
                          <w:p w14:paraId="32DCD628" w14:textId="77777777" w:rsidR="0055073C" w:rsidRPr="003729E2" w:rsidRDefault="0055073C" w:rsidP="0055073C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RUG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14:paraId="691E8979" w14:textId="77777777" w:rsidR="0055073C" w:rsidRDefault="0055073C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824128" behindDoc="0" locked="0" layoutInCell="1" allowOverlap="1" wp14:anchorId="51D0D9EF" wp14:editId="54458BBA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210" name="Text Box 2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FBBF3D0" w14:textId="77777777" w:rsidR="0055073C" w:rsidRPr="003729E2" w:rsidRDefault="0055073C" w:rsidP="0055073C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NUT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1D0D9EF" id="Text Box 210" o:spid="_x0000_s1169" type="#_x0000_t202" style="position:absolute;left:0;text-align:left;margin-left:10.1pt;margin-top:6.8pt;width:387.75pt;height:258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" fillcolor="white [3201]" strokeweight=".5pt">
                      <v:textbox>
                        <w:txbxContent>
                          <w:p w14:paraId="5FBBF3D0" w14:textId="77777777" w:rsidR="0055073C" w:rsidRPr="003729E2" w:rsidRDefault="0055073C" w:rsidP="0055073C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NUT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5BF50AF3" w14:textId="77777777" w:rsidR="00FD23BC" w:rsidRDefault="00FD23BC"/>
    <w:sectPr w:rsidR="00FD23BC" w:rsidSect="003729E2">
      <w:pgSz w:w="16838" w:h="11906" w:orient="landscape"/>
      <w:pgMar w:top="284" w:right="340" w:bottom="284" w:left="45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F7E66D8" w14:textId="77777777" w:rsidR="00F906FA" w:rsidRDefault="00F906FA" w:rsidP="002A4EB5">
      <w:pPr>
        <w:spacing w:after="0" w:line="240" w:lineRule="auto"/>
      </w:pPr>
      <w:r>
        <w:separator/>
      </w:r>
    </w:p>
  </w:endnote>
  <w:endnote w:type="continuationSeparator" w:id="0">
    <w:p w14:paraId="2839813D" w14:textId="77777777" w:rsidR="00F906FA" w:rsidRDefault="00F906FA" w:rsidP="002A4EB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15216ED" w14:textId="77777777" w:rsidR="00F906FA" w:rsidRDefault="00F906FA" w:rsidP="002A4EB5">
      <w:pPr>
        <w:spacing w:after="0" w:line="240" w:lineRule="auto"/>
      </w:pPr>
      <w:r>
        <w:separator/>
      </w:r>
    </w:p>
  </w:footnote>
  <w:footnote w:type="continuationSeparator" w:id="0">
    <w:p w14:paraId="0575EC8E" w14:textId="77777777" w:rsidR="00F906FA" w:rsidRDefault="00F906FA" w:rsidP="002A4EB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attachedTemplate r:id="rId1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aysDC3NDKxsLQwsDA0NzVV0lEKTi0uzszPAykwrAUA+2Cf6CwAAAA="/>
  </w:docVars>
  <w:rsids>
    <w:rsidRoot w:val="004B6C0A"/>
    <w:rsid w:val="00045C3F"/>
    <w:rsid w:val="00141DE4"/>
    <w:rsid w:val="0021008D"/>
    <w:rsid w:val="0021277C"/>
    <w:rsid w:val="00246B46"/>
    <w:rsid w:val="002A4EB5"/>
    <w:rsid w:val="002B15A9"/>
    <w:rsid w:val="003729E2"/>
    <w:rsid w:val="003E1EC2"/>
    <w:rsid w:val="003E67A8"/>
    <w:rsid w:val="003F0FD3"/>
    <w:rsid w:val="003F5405"/>
    <w:rsid w:val="004B6C0A"/>
    <w:rsid w:val="004D283F"/>
    <w:rsid w:val="004E5630"/>
    <w:rsid w:val="00515BDF"/>
    <w:rsid w:val="0055073C"/>
    <w:rsid w:val="00552FE4"/>
    <w:rsid w:val="005C457C"/>
    <w:rsid w:val="005F794C"/>
    <w:rsid w:val="00743E90"/>
    <w:rsid w:val="00763D71"/>
    <w:rsid w:val="007A0A3F"/>
    <w:rsid w:val="0083576B"/>
    <w:rsid w:val="008E67D1"/>
    <w:rsid w:val="00957365"/>
    <w:rsid w:val="00964581"/>
    <w:rsid w:val="00997701"/>
    <w:rsid w:val="009D4A05"/>
    <w:rsid w:val="00A92C9F"/>
    <w:rsid w:val="00AB073B"/>
    <w:rsid w:val="00B05434"/>
    <w:rsid w:val="00B07EC6"/>
    <w:rsid w:val="00B22F13"/>
    <w:rsid w:val="00B71DB1"/>
    <w:rsid w:val="00B8711C"/>
    <w:rsid w:val="00BD0CEB"/>
    <w:rsid w:val="00C12568"/>
    <w:rsid w:val="00C3213B"/>
    <w:rsid w:val="00C4783E"/>
    <w:rsid w:val="00C74403"/>
    <w:rsid w:val="00CB3E04"/>
    <w:rsid w:val="00CD5EE3"/>
    <w:rsid w:val="00D527A3"/>
    <w:rsid w:val="00D70174"/>
    <w:rsid w:val="00DC3C1A"/>
    <w:rsid w:val="00E1551A"/>
    <w:rsid w:val="00EB590B"/>
    <w:rsid w:val="00F43098"/>
    <w:rsid w:val="00F77FA5"/>
    <w:rsid w:val="00F906FA"/>
    <w:rsid w:val="00FD23BC"/>
    <w:rsid w:val="00FD377C"/>
    <w:rsid w:val="00FF50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A6AC3B"/>
  <w15:docId w15:val="{D95016E0-B2A0-45E0-9C10-6194A9367C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B6C0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4E563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BD0C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D0CEB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2A4EB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A4EB5"/>
  </w:style>
  <w:style w:type="paragraph" w:styleId="Footer">
    <w:name w:val="footer"/>
    <w:basedOn w:val="Normal"/>
    <w:link w:val="FooterChar"/>
    <w:uiPriority w:val="99"/>
    <w:unhideWhenUsed/>
    <w:rsid w:val="002A4EB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A4EB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g"/><Relationship Id="rId18" Type="http://schemas.openxmlformats.org/officeDocument/2006/relationships/image" Target="media/image12.jpg"/><Relationship Id="rId26" Type="http://schemas.openxmlformats.org/officeDocument/2006/relationships/image" Target="media/image20.jpg"/><Relationship Id="rId39" Type="http://schemas.openxmlformats.org/officeDocument/2006/relationships/image" Target="media/image33.jpg"/><Relationship Id="rId21" Type="http://schemas.openxmlformats.org/officeDocument/2006/relationships/image" Target="media/image15.jpg"/><Relationship Id="rId34" Type="http://schemas.openxmlformats.org/officeDocument/2006/relationships/image" Target="media/image28.jpg"/><Relationship Id="rId42" Type="http://schemas.openxmlformats.org/officeDocument/2006/relationships/image" Target="media/image36.jpg"/><Relationship Id="rId47" Type="http://schemas.openxmlformats.org/officeDocument/2006/relationships/image" Target="media/image41.jpg"/><Relationship Id="rId50" Type="http://schemas.openxmlformats.org/officeDocument/2006/relationships/image" Target="media/image44.jpg"/><Relationship Id="rId55" Type="http://schemas.openxmlformats.org/officeDocument/2006/relationships/image" Target="media/image49.jpg"/><Relationship Id="rId63" Type="http://schemas.openxmlformats.org/officeDocument/2006/relationships/image" Target="media/image57.jpg"/><Relationship Id="rId68" Type="http://schemas.openxmlformats.org/officeDocument/2006/relationships/image" Target="media/image62.jpg"/><Relationship Id="rId76" Type="http://schemas.openxmlformats.org/officeDocument/2006/relationships/image" Target="media/image70.jpg"/><Relationship Id="rId7" Type="http://schemas.openxmlformats.org/officeDocument/2006/relationships/image" Target="media/image1.jpg"/><Relationship Id="rId71" Type="http://schemas.openxmlformats.org/officeDocument/2006/relationships/image" Target="media/image65.jpg"/><Relationship Id="rId2" Type="http://schemas.openxmlformats.org/officeDocument/2006/relationships/styles" Target="styles.xml"/><Relationship Id="rId16" Type="http://schemas.openxmlformats.org/officeDocument/2006/relationships/image" Target="media/image10.jpg"/><Relationship Id="rId29" Type="http://schemas.openxmlformats.org/officeDocument/2006/relationships/image" Target="media/image23.jpg"/><Relationship Id="rId11" Type="http://schemas.openxmlformats.org/officeDocument/2006/relationships/image" Target="media/image5.jpg"/><Relationship Id="rId24" Type="http://schemas.openxmlformats.org/officeDocument/2006/relationships/image" Target="media/image18.jpg"/><Relationship Id="rId32" Type="http://schemas.openxmlformats.org/officeDocument/2006/relationships/image" Target="media/image26.jpg"/><Relationship Id="rId37" Type="http://schemas.openxmlformats.org/officeDocument/2006/relationships/image" Target="media/image31.jpg"/><Relationship Id="rId40" Type="http://schemas.openxmlformats.org/officeDocument/2006/relationships/image" Target="media/image34.jpg"/><Relationship Id="rId45" Type="http://schemas.openxmlformats.org/officeDocument/2006/relationships/image" Target="media/image39.jpg"/><Relationship Id="rId53" Type="http://schemas.openxmlformats.org/officeDocument/2006/relationships/image" Target="media/image47.jpg"/><Relationship Id="rId58" Type="http://schemas.openxmlformats.org/officeDocument/2006/relationships/image" Target="media/image52.jpg"/><Relationship Id="rId66" Type="http://schemas.openxmlformats.org/officeDocument/2006/relationships/image" Target="media/image60.jpg"/><Relationship Id="rId74" Type="http://schemas.openxmlformats.org/officeDocument/2006/relationships/image" Target="media/image68.jpg"/><Relationship Id="rId5" Type="http://schemas.openxmlformats.org/officeDocument/2006/relationships/footnotes" Target="footnotes.xml"/><Relationship Id="rId15" Type="http://schemas.openxmlformats.org/officeDocument/2006/relationships/image" Target="media/image9.jpg"/><Relationship Id="rId23" Type="http://schemas.openxmlformats.org/officeDocument/2006/relationships/image" Target="media/image17.jpg"/><Relationship Id="rId28" Type="http://schemas.openxmlformats.org/officeDocument/2006/relationships/image" Target="media/image22.jpg"/><Relationship Id="rId36" Type="http://schemas.openxmlformats.org/officeDocument/2006/relationships/image" Target="media/image30.jpg"/><Relationship Id="rId49" Type="http://schemas.openxmlformats.org/officeDocument/2006/relationships/image" Target="media/image43.jpg"/><Relationship Id="rId57" Type="http://schemas.openxmlformats.org/officeDocument/2006/relationships/image" Target="media/image51.jpg"/><Relationship Id="rId61" Type="http://schemas.openxmlformats.org/officeDocument/2006/relationships/image" Target="media/image55.jpg"/><Relationship Id="rId10" Type="http://schemas.openxmlformats.org/officeDocument/2006/relationships/image" Target="media/image4.jpg"/><Relationship Id="rId19" Type="http://schemas.openxmlformats.org/officeDocument/2006/relationships/image" Target="media/image13.jpg"/><Relationship Id="rId31" Type="http://schemas.openxmlformats.org/officeDocument/2006/relationships/image" Target="media/image25.jpg"/><Relationship Id="rId44" Type="http://schemas.openxmlformats.org/officeDocument/2006/relationships/image" Target="media/image38.jpg"/><Relationship Id="rId52" Type="http://schemas.openxmlformats.org/officeDocument/2006/relationships/image" Target="media/image46.jpg"/><Relationship Id="rId60" Type="http://schemas.openxmlformats.org/officeDocument/2006/relationships/image" Target="media/image54.jpg"/><Relationship Id="rId65" Type="http://schemas.openxmlformats.org/officeDocument/2006/relationships/image" Target="media/image59.jpg"/><Relationship Id="rId73" Type="http://schemas.openxmlformats.org/officeDocument/2006/relationships/image" Target="media/image67.jpg"/><Relationship Id="rId78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g"/><Relationship Id="rId22" Type="http://schemas.openxmlformats.org/officeDocument/2006/relationships/image" Target="media/image16.jpg"/><Relationship Id="rId27" Type="http://schemas.openxmlformats.org/officeDocument/2006/relationships/image" Target="media/image21.jpg"/><Relationship Id="rId30" Type="http://schemas.openxmlformats.org/officeDocument/2006/relationships/image" Target="media/image24.jpg"/><Relationship Id="rId35" Type="http://schemas.openxmlformats.org/officeDocument/2006/relationships/image" Target="media/image29.jpg"/><Relationship Id="rId43" Type="http://schemas.openxmlformats.org/officeDocument/2006/relationships/image" Target="media/image37.jpg"/><Relationship Id="rId48" Type="http://schemas.openxmlformats.org/officeDocument/2006/relationships/image" Target="media/image42.jpg"/><Relationship Id="rId56" Type="http://schemas.openxmlformats.org/officeDocument/2006/relationships/image" Target="media/image50.jpg"/><Relationship Id="rId64" Type="http://schemas.openxmlformats.org/officeDocument/2006/relationships/image" Target="media/image58.jpg"/><Relationship Id="rId69" Type="http://schemas.openxmlformats.org/officeDocument/2006/relationships/image" Target="media/image63.jpg"/><Relationship Id="rId77" Type="http://schemas.openxmlformats.org/officeDocument/2006/relationships/fontTable" Target="fontTable.xml"/><Relationship Id="rId8" Type="http://schemas.openxmlformats.org/officeDocument/2006/relationships/image" Target="media/image2.jpg"/><Relationship Id="rId51" Type="http://schemas.openxmlformats.org/officeDocument/2006/relationships/image" Target="media/image45.jpg"/><Relationship Id="rId72" Type="http://schemas.openxmlformats.org/officeDocument/2006/relationships/image" Target="media/image66.jpg"/><Relationship Id="rId3" Type="http://schemas.openxmlformats.org/officeDocument/2006/relationships/settings" Target="settings.xml"/><Relationship Id="rId12" Type="http://schemas.openxmlformats.org/officeDocument/2006/relationships/image" Target="media/image6.jpg"/><Relationship Id="rId17" Type="http://schemas.openxmlformats.org/officeDocument/2006/relationships/image" Target="media/image11.jpg"/><Relationship Id="rId25" Type="http://schemas.openxmlformats.org/officeDocument/2006/relationships/image" Target="media/image19.jpg"/><Relationship Id="rId33" Type="http://schemas.openxmlformats.org/officeDocument/2006/relationships/image" Target="media/image27.jpg"/><Relationship Id="rId38" Type="http://schemas.openxmlformats.org/officeDocument/2006/relationships/image" Target="media/image32.jpg"/><Relationship Id="rId46" Type="http://schemas.openxmlformats.org/officeDocument/2006/relationships/image" Target="media/image40.jpg"/><Relationship Id="rId59" Type="http://schemas.openxmlformats.org/officeDocument/2006/relationships/image" Target="media/image53.jpg"/><Relationship Id="rId67" Type="http://schemas.openxmlformats.org/officeDocument/2006/relationships/image" Target="media/image61.jpg"/><Relationship Id="rId20" Type="http://schemas.openxmlformats.org/officeDocument/2006/relationships/image" Target="media/image14.jpg"/><Relationship Id="rId41" Type="http://schemas.openxmlformats.org/officeDocument/2006/relationships/image" Target="media/image35.jpg"/><Relationship Id="rId54" Type="http://schemas.openxmlformats.org/officeDocument/2006/relationships/image" Target="media/image48.jpg"/><Relationship Id="rId62" Type="http://schemas.openxmlformats.org/officeDocument/2006/relationships/image" Target="media/image56.jpg"/><Relationship Id="rId70" Type="http://schemas.openxmlformats.org/officeDocument/2006/relationships/image" Target="media/image64.jpg"/><Relationship Id="rId75" Type="http://schemas.openxmlformats.org/officeDocument/2006/relationships/image" Target="media/image69.jpg"/><Relationship Id="rId1" Type="http://schemas.openxmlformats.org/officeDocument/2006/relationships/customXml" Target="../customXml/item1.xml"/><Relationship Id="rId6" Type="http://schemas.openxmlformats.org/officeDocument/2006/relationships/endnotes" Target="endnot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\Downloads\Flashcards\Flashcards\Flashcard%20Templates\2x2_vocabulary_flash_card_template\2x2_Vocabulary_Flash_Card_Templat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DC7314B-44B6-4C4E-A104-7F0331D778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2x2_Vocabulary_Flash_Card_Template.dotx</Template>
  <TotalTime>14</TotalTime>
  <Pages>36</Pages>
  <Words>56</Words>
  <Characters>321</Characters>
  <Application>Microsoft Office Word</Application>
  <DocSecurity>0</DocSecurity>
  <Lines>2</Lines>
  <Paragraphs>1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2x2 Vocabulary Flash Card Template</vt:lpstr>
      <vt:lpstr>2x2 Vocabulary Flash Card Template</vt:lpstr>
    </vt:vector>
  </TitlesOfParts>
  <Company/>
  <LinksUpToDate>false</LinksUpToDate>
  <CharactersWithSpaces>376</CharactersWithSpaces>
  <SharedDoc>false</SharedDoc>
  <HyperlinkBase>http://www.class-templates.com</HyperlinkBase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2x2 Vocabulary Flash Card Template</dc:title>
  <dc:subject>Flash Cards</dc:subject>
  <dc:creator>user</dc:creator>
  <cp:keywords>Flash Card Template</cp:keywords>
  <dc:description>Replace 'Insert text here' with your own words.</dc:description>
  <cp:lastModifiedBy>Chadwick Mary</cp:lastModifiedBy>
  <cp:revision>2</cp:revision>
  <dcterms:created xsi:type="dcterms:W3CDTF">2022-01-14T06:33:00Z</dcterms:created>
  <dcterms:modified xsi:type="dcterms:W3CDTF">2022-02-08T11:15:00Z</dcterms:modified>
  <cp:category>Flash Cards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ate completed">
    <vt:filetime>2013-10-20T23:00:00Z</vt:filetime>
  </property>
  <property fmtid="{D5CDD505-2E9C-101B-9397-08002B2CF9AE}" pid="3" name="Document number">
    <vt:lpwstr>2x2_Vocabulary_Flash_Card_Template</vt:lpwstr>
  </property>
  <property fmtid="{D5CDD505-2E9C-101B-9397-08002B2CF9AE}" pid="4" name="Publisher">
    <vt:lpwstr>class-templates.com</vt:lpwstr>
  </property>
</Properties>
</file>