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611BE1E" wp14:editId="61B752BF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02FA6148" wp14:editId="5A72B7EF">
                                        <wp:extent cx="3048000" cy="2895600"/>
                                        <wp:effectExtent l="0" t="0" r="0" b="0"/>
                                        <wp:docPr id="60" name="그림 60" descr="book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3" descr="book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048000" cy="2895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" o:spid="_x0000_s1026" type="#_x0000_t202" style="position:absolute;left:0;text-align:left;margin-left:-5.45pt;margin-top:.2pt;width:387.75pt;height:25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02FA6148" wp14:editId="5A72B7EF">
                                  <wp:extent cx="3048000" cy="2895600"/>
                                  <wp:effectExtent l="0" t="0" r="0" b="0"/>
                                  <wp:docPr id="60" name="그림 60" descr="boo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3" descr="boo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48000" cy="2895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0EE5F06" wp14:editId="63C049C3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74A9E301" wp14:editId="3476A1C3">
                                        <wp:extent cx="1590675" cy="3171825"/>
                                        <wp:effectExtent l="0" t="0" r="9525" b="9525"/>
                                        <wp:docPr id="41" name="그림 41" descr="C:\Users\user\AppData\Local\Microsoft\Windows\INetCache\Content.Word\shutterstock_1492856744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" descr="C:\Users\user\AppData\Local\Microsoft\Windows\INetCache\Content.Word\shutterstock_1492856744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90675" cy="31718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46288E2E" wp14:editId="1CE35A79">
                                        <wp:extent cx="4048125" cy="3181350"/>
                                        <wp:effectExtent l="0" t="0" r="9525" b="0"/>
                                        <wp:docPr id="61" name="그림 61" descr="shutterstock_4436389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4" descr="shutterstock_44363895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48125" cy="3181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" o:spid="_x0000_s1027" type="#_x0000_t202" style="position:absolute;left:0;text-align:left;margin-left:10.25pt;margin-top:.45pt;width:387.75pt;height:25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74A9E301" wp14:editId="3476A1C3">
                                  <wp:extent cx="1590675" cy="3171825"/>
                                  <wp:effectExtent l="0" t="0" r="9525" b="9525"/>
                                  <wp:docPr id="41" name="그림 41" descr="C:\Users\user\AppData\Local\Microsoft\Windows\INetCache\Content.Word\shutterstock_1492856744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C:\Users\user\AppData\Local\Microsoft\Windows\INetCache\Content.Word\shutterstock_1492856744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90675" cy="3171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46288E2E" wp14:editId="1CE35A79">
                                  <wp:extent cx="4048125" cy="3181350"/>
                                  <wp:effectExtent l="0" t="0" r="9525" b="0"/>
                                  <wp:docPr id="61" name="그림 61" descr="shutterstock_4436389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 descr="shutterstock_44363895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48125" cy="3181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2DA9CD9" wp14:editId="77C016F5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5" name="Text Box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37ABB5F2" wp14:editId="516FCA5F">
                                        <wp:extent cx="4048125" cy="3181350"/>
                                        <wp:effectExtent l="0" t="0" r="9525" b="0"/>
                                        <wp:docPr id="62" name="그림 62" descr="shutterstock_4436389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5" descr="shutterstock_44363895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48125" cy="3181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proofErr w:type="gramStart"/>
                                  <w:r w:rsidRPr="003729E2"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  <w:t>here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28" type="#_x0000_t202" style="position:absolute;left:0;text-align:left;margin-left:-5.6pt;margin-top:5.55pt;width:387.75pt;height:25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37ABB5F2" wp14:editId="516FCA5F">
                                  <wp:extent cx="4048125" cy="3181350"/>
                                  <wp:effectExtent l="0" t="0" r="9525" b="0"/>
                                  <wp:docPr id="62" name="그림 62" descr="shutterstock_4436389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5" descr="shutterstock_44363895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48125" cy="3181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Pr="003729E2"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  <w:t>here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F3DA4F3" wp14:editId="1AEDBFFE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ind w:firstLineChars="250" w:firstLine="1800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2A4D6D26" wp14:editId="77612637">
                                        <wp:extent cx="1912236" cy="3257550"/>
                                        <wp:effectExtent l="0" t="0" r="0" b="0"/>
                                        <wp:docPr id="42" name="그림 42" descr="C:\Users\user\AppData\Local\Microsoft\Windows\INetCache\Content.Word\teacher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7" descr="C:\Users\user\AppData\Local\Microsoft\Windows\INetCache\Content.Word\teacher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16449" cy="326472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" o:spid="_x0000_s1029" type="#_x0000_t202" style="position:absolute;left:0;text-align:left;margin-left:10.1pt;margin-top:6.8pt;width:387.75pt;height:25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ind w:firstLineChars="250" w:firstLine="1800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 xml:space="preserve"> </w:t>
                            </w: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2A4D6D26" wp14:editId="77612637">
                                  <wp:extent cx="1912236" cy="3257550"/>
                                  <wp:effectExtent l="0" t="0" r="0" b="0"/>
                                  <wp:docPr id="42" name="그림 42" descr="C:\Users\user\AppData\Local\Microsoft\Windows\INetCache\Content.Word\teacher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 descr="C:\Users\user\AppData\Local\Microsoft\Windows\INetCache\Content.Word\teacher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6449" cy="32647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DEB3237" wp14:editId="32F231A3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2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DOOR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" o:spid="_x0000_s1030" type="#_x0000_t202" style="position:absolute;left:0;text-align:left;margin-left:-5.45pt;margin-top:.2pt;width:387.75pt;height:25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DOOR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06702E6" wp14:editId="5AE6EC5F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BOOK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31" type="#_x0000_t202" style="position:absolute;left:0;text-align:left;margin-left:10.25pt;margin-top:.45pt;width:387.75pt;height:25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BOOK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806E8E7" wp14:editId="6C21D17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7" name="Text Box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TEACHER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" o:spid="_x0000_s1032" type="#_x0000_t202" style="position:absolute;left:0;text-align:left;margin-left:-5.6pt;margin-top:5.55pt;width:387.75pt;height:25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TEACHER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86CA8A0" wp14:editId="2B8DF464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DESK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033" type="#_x0000_t202" style="position:absolute;left:0;text-align:left;margin-left:10.1pt;margin-top:6.8pt;width:387.75pt;height:25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DESK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FE57A3D" wp14:editId="218F752A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9" name="Text Box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672346F8" wp14:editId="4F668C4F">
                                        <wp:extent cx="1741170" cy="3178810"/>
                                        <wp:effectExtent l="0" t="0" r="0" b="2540"/>
                                        <wp:docPr id="44" name="그림 4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2p2_dad.jp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4117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9" o:spid="_x0000_s1034" type="#_x0000_t202" style="position:absolute;left:0;text-align:left;margin-left:-5.6pt;margin-top:.45pt;width:387.75pt;height:25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672346F8" wp14:editId="4F668C4F">
                                  <wp:extent cx="1741170" cy="3178810"/>
                                  <wp:effectExtent l="0" t="0" r="0" b="2540"/>
                                  <wp:docPr id="44" name="그림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2p2_dad.jp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4117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78EA19B" wp14:editId="55DA6683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0" name="Text Box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1C840E0B" wp14:editId="111B74A5">
                                        <wp:extent cx="2376170" cy="3178810"/>
                                        <wp:effectExtent l="0" t="0" r="5080" b="2540"/>
                                        <wp:docPr id="45" name="그림 4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2p2_mom.jp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7617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035" type="#_x0000_t202" style="position:absolute;left:0;text-align:left;margin-left:10.25pt;margin-top:.45pt;width:387.75pt;height:25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1C840E0B" wp14:editId="111B74A5">
                                  <wp:extent cx="2376170" cy="3178810"/>
                                  <wp:effectExtent l="0" t="0" r="5080" b="2540"/>
                                  <wp:docPr id="45" name="그림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2p2_mom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7617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69B9A10" wp14:editId="0A7235ED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1" name="Text Box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46ECF255" wp14:editId="0B198EF5">
                                        <wp:extent cx="2042160" cy="3178810"/>
                                        <wp:effectExtent l="0" t="0" r="0" b="2540"/>
                                        <wp:docPr id="46" name="그림 4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2p2_sister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4216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" o:spid="_x0000_s1036" type="#_x0000_t202" style="position:absolute;left:0;text-align:left;margin-left:-5.6pt;margin-top:5.55pt;width:387.75pt;height:25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46ECF255" wp14:editId="0B198EF5">
                                  <wp:extent cx="2042160" cy="3178810"/>
                                  <wp:effectExtent l="0" t="0" r="0" b="2540"/>
                                  <wp:docPr id="46" name="그림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2p2_sister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4216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A8B7DF8" wp14:editId="346C67C4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5A6D0C91" wp14:editId="248805CC">
                                        <wp:extent cx="2220595" cy="3178810"/>
                                        <wp:effectExtent l="0" t="0" r="8255" b="2540"/>
                                        <wp:docPr id="47" name="그림 4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2p3_brother.jp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220595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37" type="#_x0000_t202" style="position:absolute;left:0;text-align:left;margin-left:10.1pt;margin-top:6.8pt;width:387.75pt;height:25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5A6D0C91" wp14:editId="248805CC">
                                  <wp:extent cx="2220595" cy="3178810"/>
                                  <wp:effectExtent l="0" t="0" r="8255" b="2540"/>
                                  <wp:docPr id="47" name="그림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2p3_brother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20595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DD5876C" wp14:editId="43B8FD12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3" name="Text Box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MOM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3" o:spid="_x0000_s1038" type="#_x0000_t202" style="position:absolute;left:0;text-align:left;margin-left:-5.45pt;margin-top:.2pt;width:387.75pt;height:25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MpqyecICAAAk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MOM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AD17647" wp14:editId="40B35A5C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4" name="Text Box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DAD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" o:spid="_x0000_s1039" type="#_x0000_t202" style="position:absolute;left:0;text-align:left;margin-left:10.25pt;margin-top:.45pt;width:387.75pt;height:25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DAD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B9E49B9" wp14:editId="427F10EE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BROTHER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040" type="#_x0000_t202" style="position:absolute;left:0;text-align:left;margin-left:-5.6pt;margin-top:5.55pt;width:387.75pt;height:25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BROTHER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FB94252" wp14:editId="2131FEAF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6" name="Text Box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SISTER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" o:spid="_x0000_s1041" type="#_x0000_t202" style="position:absolute;left:0;text-align:left;margin-left:10.1pt;margin-top:6.8pt;width:387.75pt;height:25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SISTER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16045093" wp14:editId="3E93D871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601DF100" wp14:editId="77B37A64">
                                        <wp:extent cx="3181985" cy="3178810"/>
                                        <wp:effectExtent l="0" t="0" r="0" b="2540"/>
                                        <wp:docPr id="48" name="그림 4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2p3_baby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181985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7" o:spid="_x0000_s1042" type="#_x0000_t202" style="position:absolute;left:0;text-align:left;margin-left:-5.45pt;margin-top:.2pt;width:387.75pt;height:258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Garg28ICAAAk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601DF100" wp14:editId="77B37A64">
                                  <wp:extent cx="3181985" cy="3178810"/>
                                  <wp:effectExtent l="0" t="0" r="0" b="2540"/>
                                  <wp:docPr id="48" name="그림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2p3_baby.jp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81985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8E33400" wp14:editId="4F4ED2BE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8" name="Text Box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1FCFFC39" wp14:editId="090BDA99">
                                        <wp:extent cx="2133600" cy="2133600"/>
                                        <wp:effectExtent l="0" t="0" r="0" b="0"/>
                                        <wp:docPr id="49" name="그림 4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3_1.jpg"/>
                                                <pic:cNvPicPr/>
                                              </pic:nvPicPr>
                                              <pic:blipFill>
                                                <a:blip r:embed="rId17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33600" cy="2133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" o:spid="_x0000_s1043" type="#_x0000_t202" style="position:absolute;left:0;text-align:left;margin-left:10.25pt;margin-top:.45pt;width:387.75pt;height:25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1FCFFC39" wp14:editId="090BDA99">
                                  <wp:extent cx="2133600" cy="2133600"/>
                                  <wp:effectExtent l="0" t="0" r="0" b="0"/>
                                  <wp:docPr id="49" name="그림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3_1.jpg"/>
                                          <pic:cNvPicPr/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33600" cy="2133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DF7AEB3" wp14:editId="41F5BD2D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9" name="Text Box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3EA894D5" wp14:editId="646282EC">
                                        <wp:extent cx="1767840" cy="1767840"/>
                                        <wp:effectExtent l="0" t="0" r="3810" b="3810"/>
                                        <wp:docPr id="50" name="그림 5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3_2.jpg"/>
                                                <pic:cNvPicPr/>
                                              </pic:nvPicPr>
                                              <pic:blipFill>
                                                <a:blip r:embed="rId1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67840" cy="17678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9" o:spid="_x0000_s1044" type="#_x0000_t202" style="position:absolute;left:0;text-align:left;margin-left:-5.6pt;margin-top:5.55pt;width:387.75pt;height:25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3EA894D5" wp14:editId="646282EC">
                                  <wp:extent cx="1767840" cy="1767840"/>
                                  <wp:effectExtent l="0" t="0" r="3810" b="3810"/>
                                  <wp:docPr id="50" name="그림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3_2.jpg"/>
                                          <pic:cNvPicPr/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67840" cy="17678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B675160" wp14:editId="15A9842E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302DE307" wp14:editId="6B6B58A9">
                                        <wp:extent cx="2438400" cy="1249680"/>
                                        <wp:effectExtent l="0" t="0" r="0" b="7620"/>
                                        <wp:docPr id="51" name="그림 5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3_3.jpg"/>
                                                <pic:cNvPicPr/>
                                              </pic:nvPicPr>
                                              <pic:blipFill>
                                                <a:blip r:embed="rId19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38400" cy="12496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0" o:spid="_x0000_s1045" type="#_x0000_t202" style="position:absolute;left:0;text-align:left;margin-left:10.1pt;margin-top:6.8pt;width:387.75pt;height:25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anP4D8QCAAAk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302DE307" wp14:editId="6B6B58A9">
                                  <wp:extent cx="2438400" cy="1249680"/>
                                  <wp:effectExtent l="0" t="0" r="0" b="7620"/>
                                  <wp:docPr id="51" name="그림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3_3.jpg"/>
                                          <pic:cNvPicPr/>
                                        </pic:nvPicPr>
                                        <pic:blipFill>
                                          <a:blip r:embed="rId1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38400" cy="1249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234083F2" wp14:editId="7D12AD55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21" name="Text Box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CIRCLE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1" o:spid="_x0000_s1046" type="#_x0000_t202" style="position:absolute;left:0;text-align:left;margin-left:-5.45pt;margin-top:.2pt;width:387.75pt;height:25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CIRCLE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0908E96" wp14:editId="54BB024F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22" name="Text Box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BABY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" o:spid="_x0000_s1047" type="#_x0000_t202" style="position:absolute;left:0;text-align:left;margin-left:10.25pt;margin-top:.45pt;width:387.75pt;height:25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BABY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2554672B" wp14:editId="3206A7A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23" name="Text Box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RECTANGLE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3" o:spid="_x0000_s1048" type="#_x0000_t202" style="position:absolute;left:0;text-align:left;margin-left:-5.6pt;margin-top:5.55pt;width:387.75pt;height:25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RECTANGLE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4597825" wp14:editId="3763072C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24" name="Text Box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SQUARE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4" o:spid="_x0000_s1049" type="#_x0000_t202" style="position:absolute;left:0;text-align:left;margin-left:10.1pt;margin-top:6.8pt;width:387.75pt;height:25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SQUARE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6D16F3C1" wp14:editId="24922BFA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25" name="Text Box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3D9E5474" wp14:editId="7E1AC931">
                                        <wp:extent cx="2103120" cy="1935480"/>
                                        <wp:effectExtent l="0" t="0" r="0" b="7620"/>
                                        <wp:docPr id="52" name="그림 5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3_4.jpg"/>
                                                <pic:cNvPicPr/>
                                              </pic:nvPicPr>
                                              <pic:blipFill>
                                                <a:blip r:embed="rId2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03120" cy="19354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5" o:spid="_x0000_s1050" type="#_x0000_t202" style="position:absolute;left:0;text-align:left;margin-left:-5.45pt;margin-top:.2pt;width:387.75pt;height:258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3D9E5474" wp14:editId="7E1AC931">
                                  <wp:extent cx="2103120" cy="1935480"/>
                                  <wp:effectExtent l="0" t="0" r="0" b="7620"/>
                                  <wp:docPr id="52" name="그림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3_4.jpg"/>
                                          <pic:cNvPicPr/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3120" cy="19354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6ADC8D9" wp14:editId="23FEFB0F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37AB7893" wp14:editId="483D7C50">
                                        <wp:extent cx="1828800" cy="1889760"/>
                                        <wp:effectExtent l="0" t="0" r="0" b="0"/>
                                        <wp:docPr id="53" name="그림 5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4_1.jpg"/>
                                                <pic:cNvPicPr/>
                                              </pic:nvPicPr>
                                              <pic:blipFill>
                                                <a:blip r:embed="rId21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28800" cy="18897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" o:spid="_x0000_s1051" type="#_x0000_t202" style="position:absolute;left:0;text-align:left;margin-left:10.25pt;margin-top:.45pt;width:387.75pt;height:25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OMOPwY0CAABE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37AB7893" wp14:editId="483D7C50">
                                  <wp:extent cx="1828800" cy="1889760"/>
                                  <wp:effectExtent l="0" t="0" r="0" b="0"/>
                                  <wp:docPr id="53" name="그림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4_1.jpg"/>
                                          <pic:cNvPicPr/>
                                        </pic:nvPicPr>
                                        <pic:blipFill>
                                          <a:blip r:embed="rId2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28800" cy="18897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07F23A35" wp14:editId="72AFA8DD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45247A12" wp14:editId="236BE220">
                                        <wp:extent cx="2286000" cy="1737360"/>
                                        <wp:effectExtent l="0" t="0" r="0" b="0"/>
                                        <wp:docPr id="54" name="그림 5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4_2.jpg"/>
                                                <pic:cNvPicPr/>
                                              </pic:nvPicPr>
                                              <pic:blipFill>
                                                <a:blip r:embed="rId2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286000" cy="17373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" o:spid="_x0000_s1052" type="#_x0000_t202" style="position:absolute;left:0;text-align:left;margin-left:-5.6pt;margin-top:5.55pt;width:387.75pt;height:25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45247A12" wp14:editId="236BE220">
                                  <wp:extent cx="2286000" cy="1737360"/>
                                  <wp:effectExtent l="0" t="0" r="0" b="0"/>
                                  <wp:docPr id="54" name="그림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4_2.jpg"/>
                                          <pic:cNvPicPr/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86000" cy="1737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7EE2D88" wp14:editId="67558F00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21D37292" wp14:editId="47DF05B5">
                                        <wp:extent cx="2727960" cy="2606040"/>
                                        <wp:effectExtent l="0" t="0" r="0" b="3810"/>
                                        <wp:docPr id="55" name="그림 5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4_3.jpg"/>
                                                <pic:cNvPicPr/>
                                              </pic:nvPicPr>
                                              <pic:blipFill>
                                                <a:blip r:embed="rId23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727960" cy="26060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" o:spid="_x0000_s1053" type="#_x0000_t202" style="position:absolute;left:0;text-align:left;margin-left:10.1pt;margin-top:6.8pt;width:387.75pt;height:25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21D37292" wp14:editId="47DF05B5">
                                  <wp:extent cx="2727960" cy="2606040"/>
                                  <wp:effectExtent l="0" t="0" r="0" b="3810"/>
                                  <wp:docPr id="55" name="그림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4_3.jpg"/>
                                          <pic:cNvPicPr/>
                                        </pic:nvPicPr>
                                        <pic:blipFill>
                                          <a:blip r:embed="rId2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27960" cy="2606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85BCF9C" wp14:editId="553880FE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29" name="Text Box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RED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9" o:spid="_x0000_s1054" type="#_x0000_t202" style="position:absolute;left:0;text-align:left;margin-left:-5.45pt;margin-top:.2pt;width:387.75pt;height:258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dJj+J8ICAAAk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RED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73B96AA2" wp14:editId="2B3CCB4E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30" name="Text Box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TRIANGLE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0" o:spid="_x0000_s1055" type="#_x0000_t202" style="position:absolute;left:0;text-align:left;margin-left:10.25pt;margin-top:.45pt;width:387.75pt;height:25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TRIANGLE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56502BF4" wp14:editId="5CB30775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3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YELLOW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" o:spid="_x0000_s1056" type="#_x0000_t202" style="position:absolute;left:0;text-align:left;margin-left:-5.6pt;margin-top:5.55pt;width:387.75pt;height:25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YELLOW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B31E8D9" wp14:editId="24BEA267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32" name="Text Box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ORANGE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2" o:spid="_x0000_s1057" type="#_x0000_t202" style="position:absolute;left:0;text-align:left;margin-left:10.1pt;margin-top:6.8pt;width:387.75pt;height:25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ORANGE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40690D87" wp14:editId="1938D228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33" name="Text Box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71C131F6" wp14:editId="1BA6A2DB">
                                        <wp:extent cx="2727960" cy="2606040"/>
                                        <wp:effectExtent l="0" t="0" r="0" b="3810"/>
                                        <wp:docPr id="56" name="그림 5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4_4.jpg"/>
                                                <pic:cNvPicPr/>
                                              </pic:nvPicPr>
                                              <pic:blipFill>
                                                <a:blip r:embed="rId2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727960" cy="26060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33" o:spid="_x0000_s1058" type="#_x0000_t202" style="position:absolute;left:0;text-align:left;margin-left:-5.45pt;margin-top:.2pt;width:387.75pt;height:258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is+9L8ICAAAk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71C131F6" wp14:editId="1BA6A2DB">
                                  <wp:extent cx="2727960" cy="2606040"/>
                                  <wp:effectExtent l="0" t="0" r="0" b="3810"/>
                                  <wp:docPr id="56" name="그림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4_4.jpg"/>
                                          <pic:cNvPicPr/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27960" cy="2606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33E30167" wp14:editId="26B9A11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5637A8C4" wp14:editId="30525B91">
                                        <wp:extent cx="2727960" cy="2606040"/>
                                        <wp:effectExtent l="0" t="0" r="0" b="3810"/>
                                        <wp:docPr id="57" name="그림 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4_5.jpg"/>
                                                <pic:cNvPicPr/>
                                              </pic:nvPicPr>
                                              <pic:blipFill>
                                                <a:blip r:embed="rId2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727960" cy="26060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4" o:spid="_x0000_s1059" type="#_x0000_t202" style="position:absolute;left:0;text-align:left;margin-left:10.25pt;margin-top:.45pt;width:387.75pt;height:25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a68X8I0CAABE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5637A8C4" wp14:editId="30525B91">
                                  <wp:extent cx="2727960" cy="2606040"/>
                                  <wp:effectExtent l="0" t="0" r="0" b="3810"/>
                                  <wp:docPr id="57" name="그림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4_5.jpg"/>
                                          <pic:cNvPicPr/>
                                        </pic:nvPicPr>
                                        <pic:blipFill>
                                          <a:blip r:embed="rId2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27960" cy="2606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3A65AC93" wp14:editId="699A463C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35" name="Text Box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3C022ACE" wp14:editId="3A310098">
                                        <wp:extent cx="2727960" cy="2606040"/>
                                        <wp:effectExtent l="0" t="0" r="0" b="3810"/>
                                        <wp:docPr id="58" name="그림 5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_u4_6.jpg"/>
                                                <pic:cNvPicPr/>
                                              </pic:nvPicPr>
                                              <pic:blipFill>
                                                <a:blip r:embed="rId2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727960" cy="26060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" o:spid="_x0000_s1060" type="#_x0000_t202" style="position:absolute;left:0;text-align:left;margin-left:-5.6pt;margin-top:5.55pt;width:387.75pt;height:25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3C022ACE" wp14:editId="3A310098">
                                  <wp:extent cx="2727960" cy="2606040"/>
                                  <wp:effectExtent l="0" t="0" r="0" b="3810"/>
                                  <wp:docPr id="58" name="그림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_u4_6.jpg"/>
                                          <pic:cNvPicPr/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27960" cy="2606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5E856CE6" wp14:editId="3FAF8C1F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36" name="Text Box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="Arial Black" w:hAnsi="Arial Black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1F28C512" wp14:editId="7A1D08FF">
                                        <wp:extent cx="3129280" cy="3178810"/>
                                        <wp:effectExtent l="0" t="0" r="0" b="2540"/>
                                        <wp:docPr id="59" name="그림 5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5p2_eyes.jpg"/>
                                                <pic:cNvPicPr/>
                                              </pic:nvPicPr>
                                              <pic:blipFill>
                                                <a:blip r:embed="rId2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12928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6" o:spid="_x0000_s1061" type="#_x0000_t202" style="position:absolute;left:0;text-align:left;margin-left:10.1pt;margin-top:6.8pt;width:387.75pt;height:25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Black" w:hAnsi="Arial Black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1F28C512" wp14:editId="7A1D08FF">
                                  <wp:extent cx="3129280" cy="3178810"/>
                                  <wp:effectExtent l="0" t="0" r="0" b="2540"/>
                                  <wp:docPr id="59" name="그림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5p2_eyes.jp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2928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4C9F4F90" wp14:editId="16BC1A09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37" name="Text Box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BLUE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7" o:spid="_x0000_s1062" type="#_x0000_t202" style="position:absolute;left:0;text-align:left;margin-left:-5.45pt;margin-top:.2pt;width:387.75pt;height:25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of/vjcICAAAk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BLUE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493F9320" wp14:editId="26FC13E2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38" name="Text Box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GREEN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8" o:spid="_x0000_s1063" type="#_x0000_t202" style="position:absolute;left:0;text-align:left;margin-left:10.25pt;margin-top:.45pt;width:387.75pt;height:25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GREEN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2F93961A" wp14:editId="4BF2247C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39" name="Text Box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EYE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9" o:spid="_x0000_s1064" type="#_x0000_t202" style="position:absolute;left:0;text-align:left;margin-left:-5.6pt;margin-top:5.55pt;width:387.75pt;height:25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EYE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236E7600" wp14:editId="5FB1A66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40" name="Text Box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PURPLE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0" o:spid="_x0000_s1065" type="#_x0000_t202" style="position:absolute;left:0;text-align:left;margin-left:10.1pt;margin-top:6.8pt;width:387.75pt;height:25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73VuksQCAAAk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PURPLE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C628A" w:rsidRDefault="00DC628A" w:rsidP="00DC628A"/>
    <w:tbl>
      <w:tblPr>
        <w:tblStyle w:val="a3"/>
        <w:tblW w:w="162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otDotDash" w:sz="4" w:space="0" w:color="auto"/>
          <w:insideV w:val="dotDotDash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8107"/>
        <w:gridCol w:w="8107"/>
      </w:tblGrid>
      <w:tr w:rsidR="00DC628A" w:rsidTr="00D40CBD">
        <w:trPr>
          <w:trHeight w:val="5272"/>
        </w:trPr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010C2572" wp14:editId="4A053A3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24" name="Text Box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3075940" cy="3178810"/>
                                        <wp:effectExtent l="0" t="0" r="0" b="2540"/>
                                        <wp:docPr id="128" name="그림 12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5p2_nose.jpg"/>
                                                <pic:cNvPicPr/>
                                              </pic:nvPicPr>
                                              <pic:blipFill>
                                                <a:blip r:embed="rId2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7594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124" o:spid="_x0000_s1066" type="#_x0000_t202" style="position:absolute;left:0;text-align:left;margin-left:-5.45pt;margin-top:.2pt;width:387.75pt;height:25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Esnq88ICAAAm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3075940" cy="3178810"/>
                                  <wp:effectExtent l="0" t="0" r="0" b="2540"/>
                                  <wp:docPr id="128" name="그림 1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5p2_nose.jpg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7594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57" w:type="dxa"/>
              <w:bottom w:w="227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459630FC" wp14:editId="2DE207EB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25" name="Text Box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 wp14:anchorId="609E6D0F" wp14:editId="38CAC10D">
                                        <wp:extent cx="4105275" cy="4145019"/>
                                        <wp:effectExtent l="0" t="0" r="0" b="8255"/>
                                        <wp:docPr id="129" name="그림 1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5p2_mouth (zoom in).jpg"/>
                                                <pic:cNvPicPr/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110895" cy="41506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5" o:spid="_x0000_s1067" type="#_x0000_t202" style="position:absolute;left:0;text-align:left;margin-left:10.25pt;margin-top:.45pt;width:387.75pt;height:258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 wp14:anchorId="609E6D0F" wp14:editId="38CAC10D">
                                  <wp:extent cx="4105275" cy="4145019"/>
                                  <wp:effectExtent l="0" t="0" r="0" b="8255"/>
                                  <wp:docPr id="129" name="그림 1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5p2_mouth (zoom in).jp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110895" cy="41506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40CBD">
        <w:trPr>
          <w:trHeight w:val="5272"/>
        </w:trPr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7097F97C" wp14:editId="114AFBA4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26" name="Text Box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3077210" cy="3178810"/>
                                        <wp:effectExtent l="0" t="0" r="8890" b="2540"/>
                                        <wp:docPr id="130" name="그림 13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5p2_ears.jpg"/>
                                                <pic:cNvPicPr/>
                                              </pic:nvPicPr>
                                              <pic:blipFill>
                                                <a:blip r:embed="rId3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7721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6" o:spid="_x0000_s1068" type="#_x0000_t202" style="position:absolute;left:0;text-align:left;margin-left:-5.6pt;margin-top:5.55pt;width:387.75pt;height:25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3077210" cy="3178810"/>
                                  <wp:effectExtent l="0" t="0" r="8890" b="2540"/>
                                  <wp:docPr id="130" name="그림 1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5p2_ears.jpg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7721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  <w:tcMar>
              <w:top w:w="227" w:type="dxa"/>
              <w:bottom w:w="0" w:type="dxa"/>
            </w:tcMar>
            <w:vAlign w:val="center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04A48425" wp14:editId="366E3072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27" name="Text Box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708275" cy="3178810"/>
                                        <wp:effectExtent l="0" t="0" r="0" b="2540"/>
                                        <wp:docPr id="131" name="그림 13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5p2_face.jpg"/>
                                                <pic:cNvPicPr/>
                                              </pic:nvPicPr>
                                              <pic:blipFill>
                                                <a:blip r:embed="rId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708275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7" o:spid="_x0000_s1069" type="#_x0000_t202" style="position:absolute;left:0;text-align:left;margin-left:10.1pt;margin-top:6.8pt;width:387.75pt;height:25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dzkYrc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708275" cy="3178810"/>
                                  <wp:effectExtent l="0" t="0" r="0" b="2540"/>
                                  <wp:docPr id="131" name="그림 1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5p2_face.jpg"/>
                                          <pic:cNvPicPr/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08275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2C3FA28C" wp14:editId="204BA70F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32" name="Text Box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MOUTH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2" o:spid="_x0000_s1070" type="#_x0000_t202" style="position:absolute;left:0;text-align:left;margin-left:-5.45pt;margin-top:.2pt;width:387.75pt;height:258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MOUTH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1154A7E5" wp14:editId="77B9AD91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33" name="Text Box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NOSE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3" o:spid="_x0000_s1071" type="#_x0000_t202" style="position:absolute;left:0;text-align:left;margin-left:10.25pt;margin-top:.45pt;width:387.75pt;height:258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+bdw8o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NOSE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774FD8EE" wp14:editId="4D421B9F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34" name="Text Box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FACE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4" o:spid="_x0000_s1072" type="#_x0000_t202" style="position:absolute;left:0;text-align:left;margin-left:-5.6pt;margin-top:5.55pt;width:387.75pt;height:258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FACE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7C2A71A8" wp14:editId="0357448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35" name="Text Box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EAR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5" o:spid="_x0000_s1073" type="#_x0000_t202" style="position:absolute;left:0;text-align:left;margin-left:10.1pt;margin-top:6.8pt;width:387.75pt;height:258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EAR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36" name="Text Box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499360" cy="1767840"/>
                                        <wp:effectExtent l="0" t="0" r="0" b="3810"/>
                                        <wp:docPr id="196" name="그림 19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FISH.jpg"/>
                                                <pic:cNvPicPr/>
                                              </pic:nvPicPr>
                                              <pic:blipFill>
                                                <a:blip r:embed="rId3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9360" cy="17678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6" o:spid="_x0000_s1074" type="#_x0000_t202" style="position:absolute;left:0;text-align:left;margin-left:-5.45pt;margin-top:.2pt;width:387.75pt;height:258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AuyV0g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499360" cy="1767840"/>
                                  <wp:effectExtent l="0" t="0" r="0" b="3810"/>
                                  <wp:docPr id="196" name="그림 1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FISH.jpg"/>
                                          <pic:cNvPicPr/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9360" cy="17678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37" name="Text Box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3017520" cy="1889760"/>
                                        <wp:effectExtent l="0" t="0" r="0" b="0"/>
                                        <wp:docPr id="197" name="그림 19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CAT.jpg"/>
                                                <pic:cNvPicPr/>
                                              </pic:nvPicPr>
                                              <pic:blipFill>
                                                <a:blip r:embed="rId33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17520" cy="18897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7" o:spid="_x0000_s1075" type="#_x0000_t202" style="position:absolute;left:0;text-align:left;margin-left:10.25pt;margin-top:.45pt;width:387.75pt;height:25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3017520" cy="1889760"/>
                                  <wp:effectExtent l="0" t="0" r="0" b="0"/>
                                  <wp:docPr id="197" name="그림 1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AT.jpg"/>
                                          <pic:cNvPicPr/>
                                        </pic:nvPicPr>
                                        <pic:blipFill>
                                          <a:blip r:embed="rId3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17520" cy="18897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38" name="Text Box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529840" cy="1859280"/>
                                        <wp:effectExtent l="0" t="0" r="3810" b="7620"/>
                                        <wp:docPr id="198" name="그림 19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DOG.jpg"/>
                                                <pic:cNvPicPr/>
                                              </pic:nvPicPr>
                                              <pic:blipFill>
                                                <a:blip r:embed="rId3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29840" cy="18592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8" o:spid="_x0000_s1076" type="#_x0000_t202" style="position:absolute;left:0;text-align:left;margin-left:-5.6pt;margin-top:5.55pt;width:387.75pt;height:25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529840" cy="1859280"/>
                                  <wp:effectExtent l="0" t="0" r="3810" b="7620"/>
                                  <wp:docPr id="198" name="그림 1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OG.jpg"/>
                                          <pic:cNvPicPr/>
                                        </pic:nvPicPr>
                                        <pic:blipFill>
                                          <a:blip r:embed="rId3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29840" cy="18592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39" name="Text Box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545080" cy="1889760"/>
                                        <wp:effectExtent l="0" t="0" r="7620" b="0"/>
                                        <wp:docPr id="199" name="그림 19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RABBIT.jpg"/>
                                                <pic:cNvPicPr/>
                                              </pic:nvPicPr>
                                              <pic:blipFill>
                                                <a:blip r:embed="rId3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45080" cy="18897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9" o:spid="_x0000_s1077" type="#_x0000_t202" style="position:absolute;left:0;text-align:left;margin-left:10.1pt;margin-top:6.8pt;width:387.75pt;height:258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545080" cy="1889760"/>
                                  <wp:effectExtent l="0" t="0" r="7620" b="0"/>
                                  <wp:docPr id="199" name="그림 1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ABBIT.jpg"/>
                                          <pic:cNvPicPr/>
                                        </pic:nvPicPr>
                                        <pic:blipFill>
                                          <a:blip r:embed="rId3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45080" cy="18897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40" name="Text Box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CAT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0" o:spid="_x0000_s1078" type="#_x0000_t202" style="position:absolute;left:0;text-align:left;margin-left:-5.45pt;margin-top:.2pt;width:387.75pt;height:25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CAT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41" name="Text Box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FISH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1" o:spid="_x0000_s1079" type="#_x0000_t202" style="position:absolute;left:0;text-align:left;margin-left:10.25pt;margin-top:.45pt;width:387.75pt;height:258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t1gfio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FISH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42" name="Text Box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RABBIT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2" o:spid="_x0000_s1080" type="#_x0000_t202" style="position:absolute;left:0;text-align:left;margin-left:-5.6pt;margin-top:5.55pt;width:387.75pt;height:258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sxwjI8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RABBIT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43" name="Text Box 1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DOG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3" o:spid="_x0000_s1081" type="#_x0000_t202" style="position:absolute;left:0;text-align:left;margin-left:10.1pt;margin-top:6.8pt;width:387.75pt;height:258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kEyNFs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DOG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44" name="Text Box 1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1490472" cy="1493520"/>
                                        <wp:effectExtent l="0" t="0" r="0" b="0"/>
                                        <wp:docPr id="200" name="그림 20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7p2_ball.jpg"/>
                                                <pic:cNvPicPr/>
                                              </pic:nvPicPr>
                                              <pic:blipFill>
                                                <a:blip r:embed="rId3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90472" cy="14935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4" o:spid="_x0000_s1082" type="#_x0000_t202" style="position:absolute;left:0;text-align:left;margin-left:-5.45pt;margin-top:.2pt;width:387.75pt;height:258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1490472" cy="1493520"/>
                                  <wp:effectExtent l="0" t="0" r="0" b="0"/>
                                  <wp:docPr id="200" name="그림 2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7p2_ball.jpg"/>
                                          <pic:cNvPicPr/>
                                        </pic:nvPicPr>
                                        <pic:blipFill>
                                          <a:blip r:embed="rId3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90472" cy="14935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45" name="Text Box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1789176" cy="2170176"/>
                                        <wp:effectExtent l="0" t="0" r="1905" b="1905"/>
                                        <wp:docPr id="201" name="그림 20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7p2_robot.jpg"/>
                                                <pic:cNvPicPr/>
                                              </pic:nvPicPr>
                                              <pic:blipFill>
                                                <a:blip r:embed="rId37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89176" cy="21701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5" o:spid="_x0000_s1083" type="#_x0000_t202" style="position:absolute;left:0;text-align:left;margin-left:10.25pt;margin-top:.45pt;width:387.75pt;height:258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pdSK0Y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1789176" cy="2170176"/>
                                  <wp:effectExtent l="0" t="0" r="1905" b="1905"/>
                                  <wp:docPr id="201" name="그림 2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7p2_robot.jpg"/>
                                          <pic:cNvPicPr/>
                                        </pic:nvPicPr>
                                        <pic:blipFill>
                                          <a:blip r:embed="rId3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89176" cy="21701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46" name="Text Box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1304544" cy="1956816"/>
                                        <wp:effectExtent l="0" t="0" r="0" b="5715"/>
                                        <wp:docPr id="202" name="그림 20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7p2_doll.jpg"/>
                                                <pic:cNvPicPr/>
                                              </pic:nvPicPr>
                                              <pic:blipFill>
                                                <a:blip r:embed="rId3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04544" cy="195681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6" o:spid="_x0000_s1084" type="#_x0000_t202" style="position:absolute;left:0;text-align:left;margin-left:-5.6pt;margin-top:5.55pt;width:387.75pt;height:25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CV//QM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1304544" cy="1956816"/>
                                  <wp:effectExtent l="0" t="0" r="0" b="5715"/>
                                  <wp:docPr id="202" name="그림 2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7p2_doll.jpg"/>
                                          <pic:cNvPicPr/>
                                        </pic:nvPicPr>
                                        <pic:blipFill>
                                          <a:blip r:embed="rId3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04544" cy="19568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47" name="Text Box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3048000" cy="1773936"/>
                                        <wp:effectExtent l="0" t="0" r="0" b="0"/>
                                        <wp:docPr id="203" name="그림 20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car.jpg"/>
                                                <pic:cNvPicPr/>
                                              </pic:nvPicPr>
                                              <pic:blipFill>
                                                <a:blip r:embed="rId39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48000" cy="177393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7" o:spid="_x0000_s1085" type="#_x0000_t202" style="position:absolute;left:0;text-align:left;margin-left:10.1pt;margin-top:6.8pt;width:387.75pt;height:258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Kg9Rdc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3048000" cy="1773936"/>
                                  <wp:effectExtent l="0" t="0" r="0" b="0"/>
                                  <wp:docPr id="203" name="그림 2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ar.jpg"/>
                                          <pic:cNvPicPr/>
                                        </pic:nvPicPr>
                                        <pic:blipFill>
                                          <a:blip r:embed="rId3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48000" cy="17739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48" name="Text Box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ROBBOT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8" o:spid="_x0000_s1086" type="#_x0000_t202" style="position:absolute;left:0;text-align:left;margin-left:-5.45pt;margin-top:.2pt;width:387.75pt;height:258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aboMoMICAAAm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ROBBOT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49" name="Text Box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BALL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49" o:spid="_x0000_s1087" type="#_x0000_t202" style="position:absolute;left:0;text-align:left;margin-left:10.25pt;margin-top:.45pt;width:387.75pt;height:258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BALL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50" name="Text Box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CAR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0" o:spid="_x0000_s1088" type="#_x0000_t202" style="position:absolute;left:0;text-align:left;margin-left:-5.6pt;margin-top:5.55pt;width:387.75pt;height:25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CAR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51" name="Text Box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DOLL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1" o:spid="_x0000_s1089" type="#_x0000_t202" style="position:absolute;left:0;text-align:left;margin-left:10.1pt;margin-top:6.8pt;width:387.75pt;height:25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ac1KW8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DOLL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52" name="Text Box 1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1804416" cy="1901952"/>
                                        <wp:effectExtent l="0" t="0" r="5715" b="3175"/>
                                        <wp:docPr id="204" name="그림 20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8p2_banana.jpg"/>
                                                <pic:cNvPicPr/>
                                              </pic:nvPicPr>
                                              <pic:blipFill>
                                                <a:blip r:embed="rId4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04416" cy="190195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2" o:spid="_x0000_s1090" type="#_x0000_t202" style="position:absolute;left:0;text-align:left;margin-left:-5.45pt;margin-top:.2pt;width:387.75pt;height:258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CXvApf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1804416" cy="1901952"/>
                                  <wp:effectExtent l="0" t="0" r="5715" b="3175"/>
                                  <wp:docPr id="204" name="그림 2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8p2_banana.jpg"/>
                                          <pic:cNvPicPr/>
                                        </pic:nvPicPr>
                                        <pic:blipFill>
                                          <a:blip r:embed="rId4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04416" cy="19019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53" name="Text Box 1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605405" cy="3178810"/>
                                        <wp:effectExtent l="0" t="0" r="4445" b="2540"/>
                                        <wp:docPr id="205" name="그림 20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shutterstock_1259143111.jpg"/>
                                                <pic:cNvPicPr/>
                                              </pic:nvPicPr>
                                              <pic:blipFill>
                                                <a:blip r:embed="rId41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605405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3" o:spid="_x0000_s1091" type="#_x0000_t202" style="position:absolute;left:0;text-align:left;margin-left:10.25pt;margin-top:.45pt;width:387.75pt;height:258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EtnkH4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605405" cy="3178810"/>
                                  <wp:effectExtent l="0" t="0" r="4445" b="2540"/>
                                  <wp:docPr id="205" name="그림 2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hutterstock_1259143111.jpg"/>
                                          <pic:cNvPicPr/>
                                        </pic:nvPicPr>
                                        <pic:blipFill>
                                          <a:blip r:embed="rId4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05405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54" name="Text Box 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910840" cy="2731008"/>
                                        <wp:effectExtent l="0" t="0" r="3810" b="0"/>
                                        <wp:docPr id="206" name="그림 20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8p2_carrot.jpg"/>
                                                <pic:cNvPicPr/>
                                              </pic:nvPicPr>
                                              <pic:blipFill>
                                                <a:blip r:embed="rId4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910840" cy="273100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4" o:spid="_x0000_s1092" type="#_x0000_t202" style="position:absolute;left:0;text-align:left;margin-left:-5.6pt;margin-top:5.55pt;width:387.75pt;height:258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xt1duM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910840" cy="2731008"/>
                                  <wp:effectExtent l="0" t="0" r="3810" b="0"/>
                                  <wp:docPr id="206" name="그림 2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8p2_carrot.jpg"/>
                                          <pic:cNvPicPr/>
                                        </pic:nvPicPr>
                                        <pic:blipFill>
                                          <a:blip r:embed="rId4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910840" cy="27310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55" name="Text Box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002536" cy="1341120"/>
                                        <wp:effectExtent l="0" t="0" r="0" b="0"/>
                                        <wp:docPr id="207" name="그림 20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8p2_potato.jpg"/>
                                                <pic:cNvPicPr/>
                                              </pic:nvPicPr>
                                              <pic:blipFill>
                                                <a:blip r:embed="rId43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02536" cy="13411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5" o:spid="_x0000_s1093" type="#_x0000_t202" style="position:absolute;left:0;text-align:left;margin-left:10.1pt;margin-top:6.8pt;width:387.75pt;height:258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5Y3zjc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002536" cy="1341120"/>
                                  <wp:effectExtent l="0" t="0" r="0" b="0"/>
                                  <wp:docPr id="207" name="그림 2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8p2_potato.jpg"/>
                                          <pic:cNvPicPr/>
                                        </pic:nvPicPr>
                                        <pic:blipFill>
                                          <a:blip r:embed="rId4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02536" cy="13411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56" name="Text Box 1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LEMON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6" o:spid="_x0000_s1094" type="#_x0000_t202" style="position:absolute;left:0;text-align:left;margin-left:-5.45pt;margin-top:.2pt;width:387.75pt;height:258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At/9Y8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LEMON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57" name="Text Box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BANANA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7" o:spid="_x0000_s1095" type="#_x0000_t202" style="position:absolute;left:0;text-align:left;margin-left:10.25pt;margin-top:.45pt;width:387.75pt;height:258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" fillcolor="window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BANANA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58" name="Text Box 1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POTATO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8" o:spid="_x0000_s1096" type="#_x0000_t202" style="position:absolute;left:0;text-align:left;margin-left:-5.6pt;margin-top:5.55pt;width:387.75pt;height:258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POTATO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59" name="Text Box 1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CARROT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9" o:spid="_x0000_s1097" type="#_x0000_t202" style="position:absolute;left:0;text-align:left;margin-left:10.1pt;margin-top:6.8pt;width:387.75pt;height:25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CARROT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60" name="Text Box 1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1918970" cy="3178810"/>
                                        <wp:effectExtent l="0" t="0" r="5080" b="2540"/>
                                        <wp:docPr id="208" name="그림 20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9p2_sing.jpg"/>
                                                <pic:cNvPicPr/>
                                              </pic:nvPicPr>
                                              <pic:blipFill>
                                                <a:blip r:embed="rId4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91897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0" o:spid="_x0000_s1098" type="#_x0000_t202" style="position:absolute;left:0;text-align:left;margin-left:-5.45pt;margin-top:.2pt;width:387.75pt;height:258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BrhRmN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1918970" cy="3178810"/>
                                  <wp:effectExtent l="0" t="0" r="5080" b="2540"/>
                                  <wp:docPr id="208" name="그림 2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9p2_sing.jpg"/>
                                          <pic:cNvPicPr/>
                                        </pic:nvPicPr>
                                        <pic:blipFill>
                                          <a:blip r:embed="rId4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1897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61" name="Text Box 1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1441704" cy="2773680"/>
                                        <wp:effectExtent l="0" t="0" r="6350" b="7620"/>
                                        <wp:docPr id="209" name="그림 20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9p2_walk.jpg"/>
                                                <pic:cNvPicPr/>
                                              </pic:nvPicPr>
                                              <pic:blipFill>
                                                <a:blip r:embed="rId4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41704" cy="27736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1" o:spid="_x0000_s1099" type="#_x0000_t202" style="position:absolute;left:0;text-align:left;margin-left:10.25pt;margin-top:.45pt;width:387.75pt;height:258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1Sru84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1441704" cy="2773680"/>
                                  <wp:effectExtent l="0" t="0" r="6350" b="7620"/>
                                  <wp:docPr id="209" name="그림 2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9p2_walk.jpg"/>
                                          <pic:cNvPicPr/>
                                        </pic:nvPicPr>
                                        <pic:blipFill>
                                          <a:blip r:embed="rId4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1704" cy="27736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62" name="Text Box 1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005584" cy="3151632"/>
                                        <wp:effectExtent l="0" t="0" r="0" b="0"/>
                                        <wp:docPr id="210" name="그림 21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9p2_dance.jpg"/>
                                                <pic:cNvPicPr/>
                                              </pic:nvPicPr>
                                              <pic:blipFill>
                                                <a:blip r:embed="rId4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05584" cy="315163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2" o:spid="_x0000_s1100" type="#_x0000_t202" style="position:absolute;left:0;text-align:left;margin-left:-5.6pt;margin-top:5.55pt;width:387.75pt;height:258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tqT3vM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005584" cy="3151632"/>
                                  <wp:effectExtent l="0" t="0" r="0" b="0"/>
                                  <wp:docPr id="210" name="그림 2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9p2_dance.jpg"/>
                                          <pic:cNvPicPr/>
                                        </pic:nvPicPr>
                                        <pic:blipFill>
                                          <a:blip r:embed="rId4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05584" cy="31516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63" name="Text Box 1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221992" cy="2557272"/>
                                        <wp:effectExtent l="0" t="0" r="6985" b="0"/>
                                        <wp:docPr id="211" name="그림 2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9p2_jump.jpg"/>
                                                <pic:cNvPicPr/>
                                              </pic:nvPicPr>
                                              <pic:blipFill>
                                                <a:blip r:embed="rId47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221992" cy="255727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3" o:spid="_x0000_s1101" type="#_x0000_t202" style="position:absolute;left:0;text-align:left;margin-left:10.1pt;margin-top:6.8pt;width:387.75pt;height:258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lfRZic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221992" cy="2557272"/>
                                  <wp:effectExtent l="0" t="0" r="6985" b="0"/>
                                  <wp:docPr id="211" name="그림 2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9p2_jump.jpg"/>
                                          <pic:cNvPicPr/>
                                        </pic:nvPicPr>
                                        <pic:blipFill>
                                          <a:blip r:embed="rId4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21992" cy="25572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64" name="Text Box 1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WALK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4" o:spid="_x0000_s1102" type="#_x0000_t202" style="position:absolute;left:0;text-align:left;margin-left:-5.45pt;margin-top:.2pt;width:387.75pt;height:258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DnxaBb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WALK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65" name="Text Box 1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SING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5" o:spid="_x0000_s1103" type="#_x0000_t202" style="position:absolute;left:0;text-align:left;margin-left:10.25pt;margin-top:.45pt;width:387.75pt;height:258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x6Z7qI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SING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66" name="Text Box 1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JUMP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6" o:spid="_x0000_s1104" type="#_x0000_t202" style="position:absolute;left:0;text-align:left;margin-left:-5.6pt;margin-top:5.55pt;width:387.75pt;height:258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DOcr38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JUMP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8624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67" name="Text Box 1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DANCE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7" o:spid="_x0000_s1105" type="#_x0000_t202" style="position:absolute;left:0;text-align:left;margin-left:10.1pt;margin-top:6.8pt;width:387.75pt;height:258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L7eF6s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DANCE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8828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68" name="Text Box 1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2200656" cy="2179320"/>
                                        <wp:effectExtent l="0" t="0" r="9525" b="0"/>
                                        <wp:docPr id="212" name="그림 2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9p2_run.jpg"/>
                                                <pic:cNvPicPr/>
                                              </pic:nvPicPr>
                                              <pic:blipFill>
                                                <a:blip r:embed="rId4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200656" cy="21793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8" o:spid="_x0000_s1106" type="#_x0000_t202" style="position:absolute;left:0;text-align:left;margin-left:-5.45pt;margin-top:.2pt;width:387.75pt;height:258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2200656" cy="2179320"/>
                                  <wp:effectExtent l="0" t="0" r="9525" b="0"/>
                                  <wp:docPr id="212" name="그림 2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9p2_run.jpg"/>
                                          <pic:cNvPicPr/>
                                        </pic:nvPicPr>
                                        <pic:blipFill>
                                          <a:blip r:embed="rId4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00656" cy="2179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69" name="Text Box 1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1505712" cy="2465832"/>
                                        <wp:effectExtent l="0" t="0" r="0" b="0"/>
                                        <wp:docPr id="213" name="그림 2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1U10p2_balloon.jpg"/>
                                                <pic:cNvPicPr/>
                                              </pic:nvPicPr>
                                              <pic:blipFill>
                                                <a:blip r:embed="rId49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05712" cy="246583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69" o:spid="_x0000_s1107" type="#_x0000_t202" style="position:absolute;left:0;text-align:left;margin-left:10.25pt;margin-top:.45pt;width:387.75pt;height:258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eDqPKI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1505712" cy="2465832"/>
                                  <wp:effectExtent l="0" t="0" r="0" b="0"/>
                                  <wp:docPr id="213" name="그림 2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1U10p2_balloon.jpg"/>
                                          <pic:cNvPicPr/>
                                        </pic:nvPicPr>
                                        <pic:blipFill>
                                          <a:blip r:embed="rId4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05712" cy="24658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70" name="Text Box 1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3048000" cy="2322576"/>
                                        <wp:effectExtent l="0" t="0" r="0" b="1905"/>
                                        <wp:docPr id="214" name="그림 2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cake.jpg"/>
                                                <pic:cNvPicPr/>
                                              </pic:nvPicPr>
                                              <pic:blipFill>
                                                <a:blip r:embed="rId5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48000" cy="23225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0" o:spid="_x0000_s1108" type="#_x0000_t202" style="position:absolute;left:0;text-align:left;margin-left:-5.6pt;margin-top:5.55pt;width:387.75pt;height:258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mC24Wc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3048000" cy="2322576"/>
                                  <wp:effectExtent l="0" t="0" r="0" b="1905"/>
                                  <wp:docPr id="214" name="그림 2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ake.jpg"/>
                                          <pic:cNvPicPr/>
                                        </pic:nvPicPr>
                                        <pic:blipFill>
                                          <a:blip r:embed="rId5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48000" cy="23225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71" name="Text Box 1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3256280" cy="3178810"/>
                                        <wp:effectExtent l="0" t="0" r="1270" b="2540"/>
                                        <wp:docPr id="215" name="그림 2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resents.jpg"/>
                                                <pic:cNvPicPr/>
                                              </pic:nvPicPr>
                                              <pic:blipFill>
                                                <a:blip r:embed="rId5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56280" cy="31788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1" o:spid="_x0000_s1109" type="#_x0000_t202" style="position:absolute;left:0;text-align:left;margin-left:10.1pt;margin-top:6.8pt;width:387.75pt;height:258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3256280" cy="3178810"/>
                                  <wp:effectExtent l="0" t="0" r="1270" b="2540"/>
                                  <wp:docPr id="215" name="그림 2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resents.jpg"/>
                                          <pic:cNvPicPr/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56280" cy="31788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9340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72" name="Text Box 1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t>BALLOON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2" o:spid="_x0000_s1110" type="#_x0000_t202" style="position:absolute;left:0;text-align:left;margin-left:-5.45pt;margin-top:.2pt;width:387.75pt;height:258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BFDFZo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t>BALLOON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9443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73" name="Text Box 1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RUN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3" o:spid="_x0000_s1111" type="#_x0000_t202" style="position:absolute;left:0;text-align:left;margin-left:10.25pt;margin-top:.45pt;width:387.75pt;height:258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" fillcolor="window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RUN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74" name="Text Box 1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PRESENT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4" o:spid="_x0000_s1112" type="#_x0000_t202" style="position:absolute;left:0;text-align:left;margin-left:-5.6pt;margin-top:5.55pt;width:387.75pt;height:258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FG0Bj8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PRESENT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75" name="Text Box 1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CAKE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5" o:spid="_x0000_s1113" type="#_x0000_t202" style="position:absolute;left:0;text-align:left;margin-left:10.1pt;margin-top:6.8pt;width:387.75pt;height:258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Nz2vus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CAKE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76" name="Text Box 1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noProof/>
                                      <w:sz w:val="72"/>
                                      <w:szCs w:val="72"/>
                                      <w:lang w:val="en-US" w:eastAsia="ko-KR"/>
                                    </w:rPr>
                                    <w:drawing>
                                      <wp:inline distT="0" distB="0" distL="0" distR="0">
                                        <wp:extent cx="3657600" cy="2737104"/>
                                        <wp:effectExtent l="0" t="0" r="0" b="6350"/>
                                        <wp:docPr id="217" name="그림 2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shutterstock_1673536069.jpg"/>
                                                <pic:cNvPicPr/>
                                              </pic:nvPicPr>
                                              <pic:blipFill>
                                                <a:blip r:embed="rId5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657600" cy="273710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6" o:spid="_x0000_s1114" type="#_x0000_t202" style="position:absolute;left:0;text-align:left;margin-left:-5.45pt;margin-top:.2pt;width:387.75pt;height:258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D/T4oL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noProof/>
                                <w:sz w:val="72"/>
                                <w:szCs w:val="72"/>
                                <w:lang w:val="en-US" w:eastAsia="ko-KR"/>
                              </w:rPr>
                              <w:drawing>
                                <wp:inline distT="0" distB="0" distL="0" distR="0">
                                  <wp:extent cx="3657600" cy="2737104"/>
                                  <wp:effectExtent l="0" t="0" r="0" b="6350"/>
                                  <wp:docPr id="217" name="그림 2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hutterstock_1673536069.jpg"/>
                                          <pic:cNvPicPr/>
                                        </pic:nvPicPr>
                                        <pic:blipFill>
                                          <a:blip r:embed="rId5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57600" cy="273710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79955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77" name="Text Box 1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7" o:spid="_x0000_s1115" type="#_x0000_t202" style="position:absolute;left:0;text-align:left;margin-left:10.25pt;margin-top:.45pt;width:387.75pt;height:258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" fillcolor="window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78" name="Text Box 1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8" o:spid="_x0000_s1116" type="#_x0000_t202" style="position:absolute;left:0;text-align:left;margin-left:-5.6pt;margin-top:5.55pt;width:387.75pt;height:258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80160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79" name="Text Box 1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79" o:spid="_x0000_s1117" type="#_x0000_t202" style="position:absolute;left:0;text-align:left;margin-left:10.1pt;margin-top:6.8pt;width:387.75pt;height:258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36EE1495" wp14:editId="669866E0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2540</wp:posOffset>
                      </wp:positionV>
                      <wp:extent cx="4924425" cy="3276600"/>
                      <wp:effectExtent l="76200" t="76200" r="104775" b="95250"/>
                      <wp:wrapNone/>
                      <wp:docPr id="180" name="Text Box 1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0" o:spid="_x0000_s1118" type="#_x0000_t202" style="position:absolute;left:0;text-align:left;margin-left:-5.45pt;margin-top:.2pt;width:387.75pt;height:258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7FAF9BE7" wp14:editId="0EFCE8C7">
                      <wp:simplePos x="0" y="0"/>
                      <wp:positionH relativeFrom="column">
                        <wp:posOffset>130175</wp:posOffset>
                      </wp:positionH>
                      <wp:positionV relativeFrom="paragraph">
                        <wp:posOffset>5715</wp:posOffset>
                      </wp:positionV>
                      <wp:extent cx="4924425" cy="3276600"/>
                      <wp:effectExtent l="76200" t="76200" r="104775" b="95250"/>
                      <wp:wrapNone/>
                      <wp:docPr id="181" name="Text Box 1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ysClr val="windowText" lastClr="000000">
                                    <a:alpha val="40000"/>
                                  </a:sysClr>
                                </a:glow>
                              </a:effectLst>
                            </wps:spPr>
                            <wps:txbx>
                              <w:txbxContent>
                                <w:p w:rsidR="00DC628A" w:rsidRPr="003729E2" w:rsidRDefault="001959EB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  <w:r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  <w:t>PARTY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1" o:spid="_x0000_s1119" type="#_x0000_t202" style="position:absolute;left:0;text-align:left;margin-left:10.25pt;margin-top:.45pt;width:387.75pt;height:258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" fillcolor="window" strokeweight=".5pt">
                      <v:textbox>
                        <w:txbxContent>
                          <w:p w:rsidR="00DC628A" w:rsidRPr="003729E2" w:rsidRDefault="001959EB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  <w:r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  <w:t>PARTY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C628A" w:rsidTr="00DC628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bottom w:w="0" w:type="dxa"/>
          </w:tblCellMar>
        </w:tblPrEx>
        <w:trPr>
          <w:trHeight w:val="5272"/>
        </w:trPr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1390F6E9" wp14:editId="3B5D0590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70485</wp:posOffset>
                      </wp:positionV>
                      <wp:extent cx="4924425" cy="3276600"/>
                      <wp:effectExtent l="76200" t="76200" r="104775" b="95250"/>
                      <wp:wrapNone/>
                      <wp:docPr id="182" name="Text Box 1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2" o:spid="_x0000_s1120" type="#_x0000_t202" style="position:absolute;left:0;text-align:left;margin-left:-5.6pt;margin-top:5.55pt;width:387.75pt;height:258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107" w:type="dxa"/>
          </w:tcPr>
          <w:p w:rsidR="00DC628A" w:rsidRDefault="00DC628A" w:rsidP="00D40CBD">
            <w:pPr>
              <w:jc w:val="center"/>
            </w:pPr>
            <w:r>
              <w:rPr>
                <w:noProof/>
                <w:lang w:val="en-US" w:eastAsia="ko-KR"/>
              </w:rPr>
              <mc:AlternateContent>
                <mc:Choice Requires="wps">
                  <w:drawing>
                    <wp:anchor distT="0" distB="0" distL="114300" distR="114300" simplePos="0" relativeHeight="251806720" behindDoc="0" locked="0" layoutInCell="1" allowOverlap="1" wp14:anchorId="7AAB32A3" wp14:editId="14C28271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86360</wp:posOffset>
                      </wp:positionV>
                      <wp:extent cx="4924425" cy="3276600"/>
                      <wp:effectExtent l="76200" t="76200" r="104775" b="95250"/>
                      <wp:wrapNone/>
                      <wp:docPr id="183" name="Text Box 1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24425" cy="3276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>
                                <a:glow rad="63500">
                                  <a:schemeClr val="tx1">
                                    <a:alpha val="40000"/>
                                  </a:schemeClr>
                                </a:glow>
                              </a:effec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C628A" w:rsidRPr="003729E2" w:rsidRDefault="00DC628A" w:rsidP="00DC628A">
                                  <w:pPr>
                                    <w:jc w:val="center"/>
                                    <w:rPr>
                                      <w:rFonts w:ascii="Arial Black" w:hAnsi="Arial Black" w:hint="eastAsia"/>
                                      <w:sz w:val="72"/>
                                      <w:szCs w:val="72"/>
                                      <w:lang w:eastAsia="ko-KR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83" o:spid="_x0000_s1121" type="#_x0000_t202" style="position:absolute;left:0;text-align:left;margin-left:10.1pt;margin-top:6.8pt;width:387.75pt;height:258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" fillcolor="white [3201]" strokeweight=".5pt">
                      <v:textbox>
                        <w:txbxContent>
                          <w:p w:rsidR="00DC628A" w:rsidRPr="003729E2" w:rsidRDefault="00DC628A" w:rsidP="00DC628A">
                            <w:pPr>
                              <w:jc w:val="center"/>
                              <w:rPr>
                                <w:rFonts w:ascii="Arial Black" w:hAnsi="Arial Black" w:hint="eastAsia"/>
                                <w:sz w:val="72"/>
                                <w:szCs w:val="72"/>
                                <w:lang w:eastAsia="ko-KR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A601EF" w:rsidRPr="00DC628A" w:rsidRDefault="00A601EF" w:rsidP="00DC628A">
      <w:pPr>
        <w:rPr>
          <w:rFonts w:hint="eastAsia"/>
          <w:lang w:eastAsia="ko-KR"/>
        </w:rPr>
      </w:pPr>
      <w:bookmarkStart w:id="0" w:name="_GoBack"/>
      <w:bookmarkEnd w:id="0"/>
    </w:p>
    <w:sectPr w:rsidR="00A601EF" w:rsidRPr="00DC628A" w:rsidSect="003729E2">
      <w:pgSz w:w="16838" w:h="11906" w:orient="landscape"/>
      <w:pgMar w:top="284" w:right="340" w:bottom="284" w:left="45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2095" w:rsidRDefault="00142095" w:rsidP="002A4EB5">
      <w:pPr>
        <w:spacing w:after="0" w:line="240" w:lineRule="auto"/>
      </w:pPr>
      <w:r>
        <w:separator/>
      </w:r>
    </w:p>
  </w:endnote>
  <w:endnote w:type="continuationSeparator" w:id="0">
    <w:p w:rsidR="00142095" w:rsidRDefault="00142095" w:rsidP="002A4E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2095" w:rsidRDefault="00142095" w:rsidP="002A4EB5">
      <w:pPr>
        <w:spacing w:after="0" w:line="240" w:lineRule="auto"/>
      </w:pPr>
      <w:r>
        <w:separator/>
      </w:r>
    </w:p>
  </w:footnote>
  <w:footnote w:type="continuationSeparator" w:id="0">
    <w:p w:rsidR="00142095" w:rsidRDefault="00142095" w:rsidP="002A4E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01EF"/>
    <w:rsid w:val="00045C3F"/>
    <w:rsid w:val="00141DE4"/>
    <w:rsid w:val="00142095"/>
    <w:rsid w:val="001959EB"/>
    <w:rsid w:val="0021008D"/>
    <w:rsid w:val="0021277C"/>
    <w:rsid w:val="00246B46"/>
    <w:rsid w:val="002A4EB5"/>
    <w:rsid w:val="002B15A9"/>
    <w:rsid w:val="003729E2"/>
    <w:rsid w:val="003E1EC2"/>
    <w:rsid w:val="003E67A8"/>
    <w:rsid w:val="003F0FD3"/>
    <w:rsid w:val="003F5405"/>
    <w:rsid w:val="004D283F"/>
    <w:rsid w:val="004E5630"/>
    <w:rsid w:val="00515BDF"/>
    <w:rsid w:val="00552FE4"/>
    <w:rsid w:val="00587CFC"/>
    <w:rsid w:val="005C457C"/>
    <w:rsid w:val="005F794C"/>
    <w:rsid w:val="00681BE4"/>
    <w:rsid w:val="00743E90"/>
    <w:rsid w:val="00763D71"/>
    <w:rsid w:val="007A0A3F"/>
    <w:rsid w:val="0083576B"/>
    <w:rsid w:val="008E67D1"/>
    <w:rsid w:val="00957365"/>
    <w:rsid w:val="00964581"/>
    <w:rsid w:val="00997701"/>
    <w:rsid w:val="009D4A05"/>
    <w:rsid w:val="00A601EF"/>
    <w:rsid w:val="00A92C9F"/>
    <w:rsid w:val="00B05434"/>
    <w:rsid w:val="00B07EC6"/>
    <w:rsid w:val="00B22F13"/>
    <w:rsid w:val="00B71DB1"/>
    <w:rsid w:val="00B8711C"/>
    <w:rsid w:val="00BD0CEB"/>
    <w:rsid w:val="00C12568"/>
    <w:rsid w:val="00C3213B"/>
    <w:rsid w:val="00C4783E"/>
    <w:rsid w:val="00C74403"/>
    <w:rsid w:val="00CD5EE3"/>
    <w:rsid w:val="00D527A3"/>
    <w:rsid w:val="00D70174"/>
    <w:rsid w:val="00DC3C1A"/>
    <w:rsid w:val="00DC628A"/>
    <w:rsid w:val="00E1551A"/>
    <w:rsid w:val="00EB590B"/>
    <w:rsid w:val="00F43098"/>
    <w:rsid w:val="00F77FA5"/>
    <w:rsid w:val="00FD23BC"/>
    <w:rsid w:val="00FD377C"/>
    <w:rsid w:val="00FF50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E56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BD0C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4"/>
    <w:uiPriority w:val="99"/>
    <w:semiHidden/>
    <w:rsid w:val="00BD0CE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Char0"/>
    <w:uiPriority w:val="99"/>
    <w:unhideWhenUsed/>
    <w:rsid w:val="002A4E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0">
    <w:name w:val="머리글 Char"/>
    <w:basedOn w:val="a0"/>
    <w:link w:val="a5"/>
    <w:uiPriority w:val="99"/>
    <w:rsid w:val="002A4EB5"/>
  </w:style>
  <w:style w:type="paragraph" w:styleId="a6">
    <w:name w:val="footer"/>
    <w:basedOn w:val="a"/>
    <w:link w:val="Char1"/>
    <w:uiPriority w:val="99"/>
    <w:unhideWhenUsed/>
    <w:rsid w:val="002A4E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1">
    <w:name w:val="바닥글 Char"/>
    <w:basedOn w:val="a0"/>
    <w:link w:val="a6"/>
    <w:uiPriority w:val="99"/>
    <w:rsid w:val="002A4EB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E563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BD0C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4"/>
    <w:uiPriority w:val="99"/>
    <w:semiHidden/>
    <w:rsid w:val="00BD0CE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Char0"/>
    <w:uiPriority w:val="99"/>
    <w:unhideWhenUsed/>
    <w:rsid w:val="002A4E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0">
    <w:name w:val="머리글 Char"/>
    <w:basedOn w:val="a0"/>
    <w:link w:val="a5"/>
    <w:uiPriority w:val="99"/>
    <w:rsid w:val="002A4EB5"/>
  </w:style>
  <w:style w:type="paragraph" w:styleId="a6">
    <w:name w:val="footer"/>
    <w:basedOn w:val="a"/>
    <w:link w:val="Char1"/>
    <w:uiPriority w:val="99"/>
    <w:unhideWhenUsed/>
    <w:rsid w:val="002A4E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har1">
    <w:name w:val="바닥글 Char"/>
    <w:basedOn w:val="a0"/>
    <w:link w:val="a6"/>
    <w:uiPriority w:val="99"/>
    <w:rsid w:val="002A4E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29" Type="http://schemas.openxmlformats.org/officeDocument/2006/relationships/image" Target="media/image22.jpg"/><Relationship Id="rId41" Type="http://schemas.openxmlformats.org/officeDocument/2006/relationships/image" Target="media/image34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28" Type="http://schemas.openxmlformats.org/officeDocument/2006/relationships/image" Target="media/image21.jp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8" Type="http://schemas.openxmlformats.org/officeDocument/2006/relationships/image" Target="media/image1.jpeg"/><Relationship Id="rId51" Type="http://schemas.openxmlformats.org/officeDocument/2006/relationships/image" Target="media/image4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wnloads\Flashcards\Flashcards\Flashcard%20Templates\2x2_vocabulary_flash_card_template\2x2_Vocabulary_Flash_Card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B9ADB0-0142-4D16-86CD-8B060FC8F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2x2_Vocabulary_Flash_Card_Template</Template>
  <TotalTime>30</TotalTime>
  <Pages>24</Pages>
  <Words>37</Words>
  <Characters>214</Characters>
  <Application>Microsoft Office Word</Application>
  <DocSecurity>0</DocSecurity>
  <Lines>1</Lines>
  <Paragraphs>1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2x2 Vocabulary Flash Card Template</vt:lpstr>
      <vt:lpstr>2x2 Vocabulary Flash Card Template</vt:lpstr>
    </vt:vector>
  </TitlesOfParts>
  <Company/>
  <LinksUpToDate>false</LinksUpToDate>
  <CharactersWithSpaces>250</CharactersWithSpaces>
  <SharedDoc>false</SharedDoc>
  <HyperlinkBase>http://www.class-templates.com</HyperlinkBase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2x2 Vocabulary Flash Card Template</dc:title>
  <dc:subject>Flash Cards</dc:subject>
  <dc:creator>user</dc:creator>
  <cp:keywords>Flash Card Template</cp:keywords>
  <cp:lastModifiedBy>user</cp:lastModifiedBy>
  <cp:revision>4</cp:revision>
  <dcterms:created xsi:type="dcterms:W3CDTF">2022-01-14T02:21:00Z</dcterms:created>
  <dcterms:modified xsi:type="dcterms:W3CDTF">2022-01-14T02:52:00Z</dcterms:modified>
  <cp:category>Flash Cards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 completed">
    <vt:filetime>2013-10-20T23:00:00Z</vt:filetime>
  </property>
  <property fmtid="{D5CDD505-2E9C-101B-9397-08002B2CF9AE}" pid="3" name="Document number">
    <vt:lpwstr>2x2_Vocabulary_Flash_Card_Template</vt:lpwstr>
  </property>
  <property fmtid="{D5CDD505-2E9C-101B-9397-08002B2CF9AE}" pid="4" name="Publisher">
    <vt:lpwstr>class-templates.com</vt:lpwstr>
  </property>
</Properties>
</file>