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D93EA9" w14:paraId="3D45EACA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37267BDB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B15A8C2" wp14:editId="08F801CE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C82812D" w14:textId="77777777" w:rsidR="00D93EA9" w:rsidRPr="003729E2" w:rsidRDefault="001D0F08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5B69D5D4" wp14:editId="063CFA2A">
                                        <wp:extent cx="3178810" cy="3178810"/>
                                        <wp:effectExtent l="0" t="0" r="0" b="0"/>
                                        <wp:docPr id="117" name="그림 11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1p6_apple.jpg"/>
                                                <pic:cNvPicPr/>
                                              </pic:nvPicPr>
                                              <pic:blipFill>
                                                <a:blip r:embed="rId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7B15A8C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" o:spid="_x0000_s1026" type="#_x0000_t202" style="position:absolute;left:0;text-align:left;margin-left:-5.45pt;margin-top:.2pt;width:387.75pt;height:25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" fillcolor="white [3201]" strokeweight=".5pt">
                      <v:textbox>
                        <w:txbxContent>
                          <w:p w14:paraId="2C82812D" w14:textId="77777777" w:rsidR="00D93EA9" w:rsidRPr="003729E2" w:rsidRDefault="001D0F08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5B69D5D4" wp14:editId="063CFA2A">
                                  <wp:extent cx="3178810" cy="3178810"/>
                                  <wp:effectExtent l="0" t="0" r="0" b="0"/>
                                  <wp:docPr id="117" name="그림 1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1p6_apple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5A6A5B85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D6A01E5" wp14:editId="56D781A9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6106EBAE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C55D00F" wp14:editId="29859E58">
                                        <wp:extent cx="1752862" cy="2653238"/>
                                        <wp:effectExtent l="0" t="0" r="0" b="0"/>
                                        <wp:docPr id="62" name="그림 6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1p6_boy.jpg"/>
                                                <pic:cNvPicPr/>
                                              </pic:nvPicPr>
                                              <pic:blipFill rotWithShape="1"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r="75459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758287" cy="266144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6A01E5" id="Text Box 3" o:spid="_x0000_s1027" type="#_x0000_t202" style="position:absolute;left:0;text-align:left;margin-left:10.25pt;margin-top:.45pt;width:387.75pt;height:25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" fillcolor="window" strokeweight=".5pt">
                      <v:textbox>
                        <w:txbxContent>
                          <w:p w14:paraId="6106EBAE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C55D00F" wp14:editId="29859E58">
                                  <wp:extent cx="1752862" cy="2653238"/>
                                  <wp:effectExtent l="0" t="0" r="0" b="0"/>
                                  <wp:docPr id="62" name="그림 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1p6_boy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r="7545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58287" cy="26614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93EA9" w14:paraId="2EB3C482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3E4D0952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4961793" wp14:editId="2D131A73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33F277D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481A838B" wp14:editId="3C353D51">
                                        <wp:extent cx="3743960" cy="3178810"/>
                                        <wp:effectExtent l="0" t="0" r="8890" b="2540"/>
                                        <wp:docPr id="63" name="그림 6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1p6_cow.jpg"/>
                                                <pic:cNvPicPr/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74396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961793" id="Text Box 5" o:spid="_x0000_s1028" type="#_x0000_t202" style="position:absolute;left:0;text-align:left;margin-left:-5.6pt;margin-top:5.55pt;width:387.75pt;height:25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yv2qwIAAPw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" fillcolor="white [3201]" strokeweight=".5pt">
                      <v:textbox>
                        <w:txbxContent>
                          <w:p w14:paraId="633F277D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481A838B" wp14:editId="3C353D51">
                                  <wp:extent cx="3743960" cy="3178810"/>
                                  <wp:effectExtent l="0" t="0" r="8890" b="2540"/>
                                  <wp:docPr id="63" name="그림 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1p6_cow.jp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396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2C6B62A3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0EA8285" wp14:editId="4F9E12DD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F35B912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17E33C0" wp14:editId="41943919">
                                        <wp:extent cx="2407285" cy="3178810"/>
                                        <wp:effectExtent l="0" t="0" r="0" b="2540"/>
                                        <wp:docPr id="64" name="그림 6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2p6_dress.jpg"/>
                                                <pic:cNvPicPr/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0728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EA8285" id="Text Box 6" o:spid="_x0000_s1029" type="#_x0000_t202" style="position:absolute;left:0;text-align:left;margin-left:10.1pt;margin-top:6.8pt;width:387.75pt;height:25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eN7qwIAAPw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" fillcolor="white [3201]" strokeweight=".5pt">
                      <v:textbox>
                        <w:txbxContent>
                          <w:p w14:paraId="4F35B912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17E33C0" wp14:editId="41943919">
                                  <wp:extent cx="2407285" cy="3178810"/>
                                  <wp:effectExtent l="0" t="0" r="0" b="2540"/>
                                  <wp:docPr id="64" name="그림 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2p6_dress.jp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0728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41867908" w14:textId="77777777" w:rsidR="00D93EA9" w:rsidRDefault="00D93EA9" w:rsidP="00D93EA9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D93EA9" w14:paraId="3C1B258A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5EDDFE86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E468D5C" wp14:editId="73AA03E5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1B0E7E0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BOY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468D5C" id="Text Box 2" o:spid="_x0000_s1030" type="#_x0000_t202" style="position:absolute;left:0;text-align:left;margin-left:-5.45pt;margin-top:.2pt;width:387.75pt;height:258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XhsqwIAAPw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" fillcolor="white [3201]" strokeweight=".5pt">
                      <v:textbox>
                        <w:txbxContent>
                          <w:p w14:paraId="21B0E7E0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BOY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057A33A0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C646399" wp14:editId="124DC4B8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445BA3A3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APPLE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646399" id="Text Box 4" o:spid="_x0000_s1031" type="#_x0000_t202" style="position:absolute;left:0;text-align:left;margin-left:10.25pt;margin-top:.45pt;width:387.75pt;height:25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" fillcolor="window" strokeweight=".5pt">
                      <v:textbox>
                        <w:txbxContent>
                          <w:p w14:paraId="445BA3A3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APPLE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93EA9" w14:paraId="3FD099DA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787C039C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4C807C0B" wp14:editId="78238A7C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1DDA034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DRESS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807C0B" id="Text Box 7" o:spid="_x0000_s1032" type="#_x0000_t202" style="position:absolute;left:0;text-align:left;margin-left:-5.6pt;margin-top:5.55pt;width:387.75pt;height:25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pmsqwIAAPw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" fillcolor="white [3201]" strokeweight=".5pt">
                      <v:textbox>
                        <w:txbxContent>
                          <w:p w14:paraId="71DDA034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DRESS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48A367C4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0684A4BF" wp14:editId="29B0E3DE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981BBE7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COW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84A4BF" id="Text Box 8" o:spid="_x0000_s1033" type="#_x0000_t202" style="position:absolute;left:0;text-align:left;margin-left:10.1pt;margin-top:6.8pt;width:387.75pt;height:25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FEhrAIAAPw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eEFP+3FcQrnFKbWQFtgZfl1jU2+Y8/fM4sbiYOIV8nf4SMS4oLCjKKnA/nnve9DHRUIpJS1e&#10;gIK632tmBSXqh8YVOxtNJuFkRGZycjpGxu5LlvsSvW4uAcdzhPfO8EgGfa96UlponvBYLUJUFDHN&#10;MXZBubc9c+nTZcJzx8ViEdXwTBjmb/SD4cF5wDmM82P3xKzZrZPHTbyF/lqw2ZutSrrBUsNi7UHW&#10;ceUC0gnXXQfwxKQhTecw3LB9Pmq9Hu35CwA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MORRIawCAAD8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6981BBE7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COW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40AB1D42" w14:textId="77777777" w:rsidR="00D93EA9" w:rsidRDefault="00D93EA9" w:rsidP="00D93EA9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D93EA9" w14:paraId="35183E7F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7F8E3760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02228322" wp14:editId="010D6DC5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A5BCDE2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E5F4095" wp14:editId="573D7F6D">
                                        <wp:extent cx="3228975" cy="2914650"/>
                                        <wp:effectExtent l="0" t="0" r="9525" b="0"/>
                                        <wp:docPr id="65" name="그림 6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2p6_egg.jpg"/>
                                                <pic:cNvPicPr/>
                                              </pic:nvPicPr>
                                              <pic:blipFill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28975" cy="29146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2228322" id="Text Box 9" o:spid="_x0000_s1034" type="#_x0000_t202" style="position:absolute;left:0;text-align:left;margin-left:-5.45pt;margin-top:.2pt;width:387.75pt;height:258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6+DrAIAAPw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vKBn/TguodzilFpIC+wMv6mxqbfM+QdmcWNxMPEK+Xt8JGJcUNhRlFRgf7/3PejjIqGUkhYv&#10;QEHdrzWzghL1XeOKnY8mk3AyIjM5OR0jY/cly32JXjdXgOM5wntneCSDvlc9KS00z3isFiEqipjm&#10;GLug3NueufLpMuG542KxiGp4Jgzzt/rR8OA84BzG+al7Ztbs1snjJt5Bfy3Y7M1WJd1gqWGx9iDr&#10;uHIB6YTrrgN4YtKQpnMYbtg+H7Vej/b8Dw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Cmx6+DrAIAAPw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2A5BCDE2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E5F4095" wp14:editId="573D7F6D">
                                  <wp:extent cx="3228975" cy="2914650"/>
                                  <wp:effectExtent l="0" t="0" r="9525" b="0"/>
                                  <wp:docPr id="65" name="그림 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2p6_egg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28975" cy="29146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0DEF6C3E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7B38DDCE" wp14:editId="4FA2245C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628D2414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D4E56A1" wp14:editId="715E5D1D">
                                        <wp:extent cx="3338195" cy="3178810"/>
                                        <wp:effectExtent l="0" t="0" r="0" b="0"/>
                                        <wp:docPr id="66" name="그림 6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2p6_fan.jpg"/>
                                                <pic:cNvPicPr/>
                                              </pic:nvPicPr>
                                              <pic:blipFill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33819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38DDCE" id="Text Box 10" o:spid="_x0000_s1035" type="#_x0000_t202" style="position:absolute;left:0;text-align:left;margin-left:10.25pt;margin-top:.45pt;width:387.75pt;height:25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" fillcolor="window" strokeweight=".5pt">
                      <v:textbox>
                        <w:txbxContent>
                          <w:p w14:paraId="628D2414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D4E56A1" wp14:editId="715E5D1D">
                                  <wp:extent cx="3338195" cy="3178810"/>
                                  <wp:effectExtent l="0" t="0" r="0" b="0"/>
                                  <wp:docPr id="66" name="그림 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2p6_fan.jp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33819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93EA9" w14:paraId="60D929D7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7E225BE9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1A59C640" wp14:editId="01173D27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DE62E85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4C2720D7" wp14:editId="1423A2F6">
                                        <wp:extent cx="2192655" cy="3178810"/>
                                        <wp:effectExtent l="0" t="0" r="0" b="2540"/>
                                        <wp:docPr id="67" name="그림 6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3p6_girl.jpg"/>
                                                <pic:cNvPicPr/>
                                              </pic:nvPicPr>
                                              <pic:blipFill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19265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59C640" id="Text Box 11" o:spid="_x0000_s1036" type="#_x0000_t202" style="position:absolute;left:0;text-align:left;margin-left:-5.6pt;margin-top:5.55pt;width:387.75pt;height:25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" fillcolor="white [3201]" strokeweight=".5pt">
                      <v:textbox>
                        <w:txbxContent>
                          <w:p w14:paraId="3DE62E85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4C2720D7" wp14:editId="1423A2F6">
                                  <wp:extent cx="2192655" cy="3178810"/>
                                  <wp:effectExtent l="0" t="0" r="0" b="2540"/>
                                  <wp:docPr id="67" name="그림 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3p6_girl.jpg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9265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072CE851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391A19C" wp14:editId="34F1D077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E2DC3C9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362F7C74" wp14:editId="56C633BF">
                                        <wp:extent cx="4344035" cy="3178810"/>
                                        <wp:effectExtent l="0" t="0" r="0" b="0"/>
                                        <wp:docPr id="68" name="그림 6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3p6_hat.jpg"/>
                                                <pic:cNvPicPr/>
                                              </pic:nvPicPr>
                                              <pic:blipFill>
                                                <a:blip r:embed="rId1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34403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91A19C" id="Text Box 12" o:spid="_x0000_s1037" type="#_x0000_t202" style="position:absolute;left:0;text-align:left;margin-left:10.1pt;margin-top:6.8pt;width:387.75pt;height:25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rwEqw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" fillcolor="white [3201]" strokeweight=".5pt">
                      <v:textbox>
                        <w:txbxContent>
                          <w:p w14:paraId="2E2DC3C9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362F7C74" wp14:editId="56C633BF">
                                  <wp:extent cx="4344035" cy="3178810"/>
                                  <wp:effectExtent l="0" t="0" r="0" b="0"/>
                                  <wp:docPr id="68" name="그림 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3p6_hat.jpg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34403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062702B6" w14:textId="77777777" w:rsidR="00D93EA9" w:rsidRDefault="00D93EA9" w:rsidP="00D93EA9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D93EA9" w14:paraId="4D204E29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219FBF49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BD72EBC" wp14:editId="4928C367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E490D17" w14:textId="77777777" w:rsidR="00D93EA9" w:rsidRPr="003729E2" w:rsidRDefault="00151E6E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FAN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D72EBC" id="Text Box 13" o:spid="_x0000_s1038" type="#_x0000_t202" style="position:absolute;left:0;text-align:left;margin-left:-5.45pt;margin-top:.2pt;width:387.75pt;height:258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5VJ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HMcxG+ZxCeUWx9RCv8HO8Osau3rDnL9nFlcWJxPPkL/DRyLIBYUdRUkF9s9734M+bhJKKWnx&#10;BBTU/V4zKyhRPzTu2Nkkz8PNiEx+cpohY/cly32JXjeXgPM5wYNneCSDvlcDKS00T3itFiEqipjm&#10;GLug3NuBufT9acJ7x8ViEdXwThjmb/SD4cF5ADrM82P3xKzZ7ZPHVbyF4Vyw2Zu16nWDpYbF2oOs&#10;484FqHtcdy3AG9NPaX8PwxHb56PW69Wevw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Au25VJ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5E490D17" w14:textId="77777777" w:rsidR="00D93EA9" w:rsidRPr="003729E2" w:rsidRDefault="00151E6E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FAN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087A0BB8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3BDD2FD8" wp14:editId="2F813AC0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4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05CBAEDD" w14:textId="77777777" w:rsidR="00151E6E" w:rsidRPr="003729E2" w:rsidRDefault="00151E6E" w:rsidP="00151E6E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EGG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DD2FD8" id="Text Box 14" o:spid="_x0000_s1039" type="#_x0000_t202" style="position:absolute;left:0;text-align:left;margin-left:10.25pt;margin-top:.45pt;width:387.75pt;height:25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CeIort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05CBAEDD" w14:textId="77777777" w:rsidR="00151E6E" w:rsidRPr="003729E2" w:rsidRDefault="00151E6E" w:rsidP="00151E6E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EGG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93EA9" w14:paraId="0DB99E35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6B635D33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0BB7A3F5" wp14:editId="1F19971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5" name="Text Box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689F1C4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HAT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B7A3F5" id="Text Box 15" o:spid="_x0000_s1040" type="#_x0000_t202" style="position:absolute;left:0;text-align:left;margin-left:-5.6pt;margin-top:5.55pt;width:387.75pt;height:25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WJnG06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0689F1C4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HAT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5DFB535A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33C52F55" wp14:editId="2EB5A6A6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6" name="Text Box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F9EB028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GIRL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C52F55" id="Text Box 16" o:spid="_x0000_s1041" type="#_x0000_t202" style="position:absolute;left:0;text-align:left;margin-left:10.1pt;margin-top:6.8pt;width:387.75pt;height:25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jvsOXq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7F9EB028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GIRL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24F70A0F" w14:textId="77777777" w:rsidR="00D93EA9" w:rsidRDefault="00D93EA9" w:rsidP="00D93EA9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D93EA9" w14:paraId="0DD4B76E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34499AC5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09C6EED2" wp14:editId="2FC4B0D4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7" name="Text Box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D87FCD6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0CBC1CC7" wp14:editId="27A8B179">
                                        <wp:extent cx="3178810" cy="3178810"/>
                                        <wp:effectExtent l="0" t="0" r="2540" b="2540"/>
                                        <wp:docPr id="69" name="그림 6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3p6_igloo.jpg"/>
                                                <pic:cNvPicPr/>
                                              </pic:nvPicPr>
                                              <pic:blipFill>
                                                <a:blip r:embed="rId1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9C6EED2" id="Text Box 17" o:spid="_x0000_s1042" type="#_x0000_t202" style="position:absolute;left:0;text-align:left;margin-left:-5.45pt;margin-top:.2pt;width:387.75pt;height:258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icT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7jtJ/HJZRbHFMLaYOd4dc1dvWGOX/PLK4sTiaeIX+Hj0SQCwo7ipIK7J/3vgd93CSUUtLi&#10;CSio+71mVlCifmjcsbPRZBJuRmQmJ6djZOy+ZLkv0evmEnA+R3jwDI9k0PeqJ6WF5gmv1SJERRHT&#10;HGMXlHvbM5c+nSa8d1wsFlEN74Rh/kY/GB6cB6DDPD92T8ya3T55XMVb6M8Fm71Zq6QbLDUs1h5k&#10;HXcuQJ1w3bUAb0ya0nQPwxHb56PW69Wevw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C1WicT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6D87FCD6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0CBC1CC7" wp14:editId="27A8B179">
                                  <wp:extent cx="3178810" cy="3178810"/>
                                  <wp:effectExtent l="0" t="0" r="2540" b="2540"/>
                                  <wp:docPr id="69" name="그림 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3p6_igloo.jp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06C34FB0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27C073E2" wp14:editId="1D2A67CA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8" name="Text Box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10E1E187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0DAD24C2" wp14:editId="4667E9FD">
                                        <wp:extent cx="2601595" cy="3178810"/>
                                        <wp:effectExtent l="0" t="0" r="8255" b="2540"/>
                                        <wp:docPr id="70" name="그림 7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4p6_jam.jpg"/>
                                                <pic:cNvPicPr/>
                                              </pic:nvPicPr>
                                              <pic:blipFill>
                                                <a:blip r:embed="rId1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0159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C073E2" id="Text Box 18" o:spid="_x0000_s1043" type="#_x0000_t202" style="position:absolute;left:0;text-align:left;margin-left:10.25pt;margin-top:.45pt;width:387.75pt;height:25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LwJEOF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10E1E187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0DAD24C2" wp14:editId="4667E9FD">
                                  <wp:extent cx="2601595" cy="3178810"/>
                                  <wp:effectExtent l="0" t="0" r="8255" b="2540"/>
                                  <wp:docPr id="70" name="그림 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4p6_jam.jp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0159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93EA9" w14:paraId="4417431E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348DBC0C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7EDC7D2E" wp14:editId="6BBB54E1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9" name="Text Box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E4EEE90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B885BA4" wp14:editId="5930560D">
                                        <wp:extent cx="2988945" cy="3178810"/>
                                        <wp:effectExtent l="0" t="0" r="1905" b="2540"/>
                                        <wp:docPr id="72" name="그림 7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4p6_kiwi_.jpg"/>
                                                <pic:cNvPicPr/>
                                              </pic:nvPicPr>
                                              <pic:blipFill>
                                                <a:blip r:embed="rId1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98894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DC7D2E" id="Text Box 19" o:spid="_x0000_s1044" type="#_x0000_t202" style="position:absolute;left:0;text-align:left;margin-left:-5.6pt;margin-top:5.55pt;width:387.75pt;height:25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xE8rAIAAP0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HMfxrJ/HJZRbHFMLaYOd4Tc1dvWWOf/ALK4sTiaeIX+Pj0SQCwo7ipIK7O/3vgd93CSUUtLi&#10;CSio+7VmVlCivmvcsfPRZBJuRmQmJ6djZOy+ZLkv0evmCnA+R3jwDI9k0PeqJ6WF5hmv1SJERRHT&#10;HGMXlHvbM1c+nSa8d1wsFlEN74Rh/lY/Gh6cB6DDPD91z8ya3T55XMU76M8Fm71Zq6QbLDUs1h5k&#10;HXcuQJ1w3bUAb0ya0nQPwxHb56PW69We/wE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9RsRPK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3E4EEE90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B885BA4" wp14:editId="5930560D">
                                  <wp:extent cx="2988945" cy="3178810"/>
                                  <wp:effectExtent l="0" t="0" r="1905" b="2540"/>
                                  <wp:docPr id="72" name="그림 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4p6_kiwi_.jpg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8894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3C73DDF8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0CB42FA8" wp14:editId="7794F381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0" name="Text 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89446F3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2E6228C2" wp14:editId="06C273DF">
                                        <wp:extent cx="2527935" cy="3178810"/>
                                        <wp:effectExtent l="0" t="0" r="5715" b="2540"/>
                                        <wp:docPr id="73" name="그림 7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4p6_lamp.jpg"/>
                                                <pic:cNvPicPr/>
                                              </pic:nvPicPr>
                                              <pic:blipFill>
                                                <a:blip r:embed="rId1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52793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B42FA8" id="Text Box 20" o:spid="_x0000_s1045" type="#_x0000_t202" style="position:absolute;left:0;text-align:left;margin-left:10.1pt;margin-top:6.8pt;width:387.75pt;height:25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dmx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7jWT+PSyi3OKYW0gY7w69r7OoNc/6eWVxZnEw8Q/4OH4kgFxR2FCUV2D/vfQ/6uEkopaTF&#10;E1BQ93vNrKBE/dC4Y2ejySTcjMhMTk7HyNh9yXJfotfNJeB8jvDgGR7JoO9VT0oLzRNeq0WIiiKm&#10;OcYuKPe2Zy59Ok1477hYLKIa3gnD/I1+MDw4D0CHeX7snpg1u33yuIq30J8LNnuzVkk3WGpYrD3I&#10;Ou5cgDrhumsB3pg0pekehiO2z0et16s9fwE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I3nZsa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589446F3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2E6228C2" wp14:editId="06C273DF">
                                  <wp:extent cx="2527935" cy="3178810"/>
                                  <wp:effectExtent l="0" t="0" r="5715" b="2540"/>
                                  <wp:docPr id="73" name="그림 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4p6_lamp.jp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2793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4B76AF70" w14:textId="77777777" w:rsidR="00D93EA9" w:rsidRDefault="00D93EA9" w:rsidP="00D93EA9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D93EA9" w14:paraId="3060117B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233537DA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284E93E6" wp14:editId="698CB817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1" name="Text Box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A057C20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JAM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4E93E6" id="Text Box 21" o:spid="_x0000_s1046" type="#_x0000_t202" style="position:absolute;left:0;text-align:left;margin-left:-5.45pt;margin-top:.2pt;width:387.75pt;height:258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BG2DI4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0A057C20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JAM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4BAC69B5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567F4CE1" wp14:editId="6CB53D9C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2" name="Text 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79B863C0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IGLOO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7F4CE1" id="Text Box 22" o:spid="_x0000_s1047" type="#_x0000_t202" style="position:absolute;left:0;text-align:left;margin-left:10.25pt;margin-top:.45pt;width:387.75pt;height:25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" fillcolor="window" strokeweight=".5pt">
                      <v:textbox>
                        <w:txbxContent>
                          <w:p w14:paraId="79B863C0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IGLOO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93EA9" w14:paraId="7611C13B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708B7585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00097CC4" wp14:editId="07041EAF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AF1BFFA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LAMP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097CC4" id="Text Box 23" o:spid="_x0000_s1048" type="#_x0000_t202" style="position:absolute;left:0;text-align:left;margin-left:-5.6pt;margin-top:5.55pt;width:387.75pt;height:25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9P4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vKBZNszjEsotjqmFfoOd4dc1dvWGOX/PLK4sTiaeIX+Hj0SQCwo7ipIK7J/3vgd93CSUUtLi&#10;CSio+71mVlCifmjcsbNJnoebEZn85DRDxu5LlvsSvW4uAedzggfP8EgGfa8GUlponvBaLUJUFDHN&#10;MXZBubcDc+n704T3jovFIqrhnTDM3+gHw4PzAHSY58fuiVmz2yePq3gLw7lgszdr1esGSw2LtQdZ&#10;x50LUPe47lqAN6af0v4ehiO2z0et16s9fwE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qxvT+K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3AF1BFFA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LAMP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3128675A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4419CAE2" wp14:editId="2C892726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5DA5AAE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KIWI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19CAE2" id="Text Box 24" o:spid="_x0000_s1049" type="#_x0000_t202" style="position:absolute;left:0;text-align:left;margin-left:10.1pt;margin-top:6.8pt;width:387.75pt;height:25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Rt1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vKDZ8TCPSyi3OKYW+g12hl/X2NUb5vw9s7iyOJl4hvwdPhJBLijsKEoqsH/e+x70cZNQSkmL&#10;J6Cg7veaWUGJ+qFxx84meR5uRmTyk9MMGbsvWe5L9Lq5BJzPCR48wyMZ9L0aSGmhecJrtQhRUcQ0&#10;x9gF5d4OzKXvTxPeOy4Wi6iGd8Iwf6MfDA/OA9Bhnh+7J2bNbp88ruItDOeCzd6sVa8bLDUs1h5k&#10;HXcuQN3jumsB3ph+Svt7GI7YPh+1Xq/2/AU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fXkbda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35DA5AAE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KIWI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222EF6F6" w14:textId="77777777" w:rsidR="00D93EA9" w:rsidRDefault="00D93EA9" w:rsidP="00D93EA9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D93EA9" w14:paraId="395AE500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7EC4FF06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24AFA56A" wp14:editId="0169875D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2FE5EFD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CE3D9DF" wp14:editId="7C2A3220">
                                        <wp:extent cx="3178810" cy="3178810"/>
                                        <wp:effectExtent l="0" t="0" r="0" b="0"/>
                                        <wp:docPr id="75" name="그림 7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5p6_map.jpg"/>
                                                <pic:cNvPicPr/>
                                              </pic:nvPicPr>
                                              <pic:blipFill>
                                                <a:blip r:embed="rId1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178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AFA56A" id="Text Box 25" o:spid="_x0000_s1050" type="#_x0000_t202" style="position:absolute;left:0;text-align:left;margin-left:-5.45pt;margin-top:.2pt;width:387.75pt;height:258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YBi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vKBZPszjEsotjqmFfoOd4dc1dvWGOX/PLK4sTiaeIX+Hj0SQCwo7ipIK7J/3vgd93CSUUtLi&#10;CSio+71mVlCifmjcsbNJnoebEZn85DRDxu5LlvsSvW4uAedzggfP8EgGfa8GUlponvBaLUJUFDHN&#10;MXZBubcDc+n704T3jovFIqrhnTDM3+gHw4PzAHSY58fuiVmz2yePq3gLw7lgszdr1esGSw2LtQdZ&#10;x50LUPe47lqAN6af0v4ehiO2z0et16s9fwE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DdWYBi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62FE5EFD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CE3D9DF" wp14:editId="7C2A3220">
                                  <wp:extent cx="3178810" cy="3178810"/>
                                  <wp:effectExtent l="0" t="0" r="0" b="0"/>
                                  <wp:docPr id="75" name="그림 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5p6_map.jpg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78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66788A34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487AA292" wp14:editId="23BBA631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26" name="Text Box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2CB2DC09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79D1E80A" wp14:editId="04BFAF90">
                                        <wp:extent cx="4735195" cy="2465070"/>
                                        <wp:effectExtent l="0" t="0" r="8255" b="0"/>
                                        <wp:docPr id="76" name="그림 7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5p6_nest.jpg"/>
                                                <pic:cNvPicPr/>
                                              </pic:nvPicPr>
                                              <pic:blipFill>
                                                <a:blip r:embed="rId2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246507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7AA292" id="Text Box 26" o:spid="_x0000_s1051" type="#_x0000_t202" style="position:absolute;left:0;text-align:left;margin-left:10.25pt;margin-top:.45pt;width:387.75pt;height:25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NQKt5B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2CB2DC09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79D1E80A" wp14:editId="04BFAF90">
                                  <wp:extent cx="4735195" cy="2465070"/>
                                  <wp:effectExtent l="0" t="0" r="8255" b="0"/>
                                  <wp:docPr id="76" name="그림 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5p6_nest.jpg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24650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93EA9" w14:paraId="24C4C73F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6F10115B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70E35AFF" wp14:editId="5D26E77D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1BABCF5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48BED864" wp14:editId="5C804D31">
                                        <wp:extent cx="4099560" cy="3178810"/>
                                        <wp:effectExtent l="0" t="0" r="0" b="2540"/>
                                        <wp:docPr id="77" name="그림 7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5p6_octopus.jpg"/>
                                                <pic:cNvPicPr/>
                                              </pic:nvPicPr>
                                              <pic:blipFill>
                                                <a:blip r:embed="rId2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09956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E35AFF" id="Text Box 27" o:spid="_x0000_s1052" type="#_x0000_t202" style="position:absolute;left:0;text-align:left;margin-left:-5.6pt;margin-top:5.55pt;width:387.75pt;height:258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mGi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vKDZdJjHJZRbHFML/QY7w69r7OoNc/6eWVxZnEw8Q/4OH4kgFxR2FCUV2D/vfQ/6uEkopaTF&#10;E1BQ93vNrKBE/dC4Y2eTPA83IzL5yWmGjN2XLPclet1cAs7nBA+e4ZEM+l4NpLTQPOG1WoSoKGKa&#10;Y+yCcm8H5tL3pwnvHReLRVTDO2GYv9EPhgfnAegwz4/dE7Nmt08eV/EWhnPBZm/WqtcNlhoWaw+y&#10;jjsXoO5x3bUAb0w/pf09DEdsn49ar1d7/gI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MJphoq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51BABCF5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48BED864" wp14:editId="5C804D31">
                                  <wp:extent cx="4099560" cy="3178810"/>
                                  <wp:effectExtent l="0" t="0" r="0" b="2540"/>
                                  <wp:docPr id="77" name="그림 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5p6_octopus.jpg"/>
                                          <pic:cNvPicPr/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09956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5676C086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388B942E" wp14:editId="5DC0868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28" name="Text Box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606247A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411E3AF9" wp14:editId="3FC94B0F">
                                        <wp:extent cx="2976245" cy="3178810"/>
                                        <wp:effectExtent l="0" t="0" r="0" b="0"/>
                                        <wp:docPr id="79" name="그림 7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6p6_penguin.jpg"/>
                                                <pic:cNvPicPr/>
                                              </pic:nvPicPr>
                                              <pic:blipFill>
                                                <a:blip r:embed="rId2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97624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8B942E" id="Text Box 28" o:spid="_x0000_s1053" type="#_x0000_t202" style="position:absolute;left:0;text-align:left;margin-left:10.1pt;margin-top:6.8pt;width:387.75pt;height:25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Kkv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vKDZ6TCPSyi3OKYW+g12hl/X2NUb5vw9s7iyOJl4hvwdPhJBLijsKEoqsH/e+x70cZNQSkmL&#10;J6Cg7veaWUGJ+qFxx84meR5uRmTyk9MMGbsvWe5L9Lq5BJzPCR48wyMZ9L0aSGmhecJrtQhRUcQ0&#10;x9gF5d4OzKXvTxPeOy4Wi6iGd8Iwf6MfDA/OA9Bhnh+7J2bNbp88ruItDOeCzd6sVa8bLDUs1h5k&#10;HXcuQN3jumsB3ph+Svt7GI7YPh+1Xq/2/AU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5vipL6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2606247A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411E3AF9" wp14:editId="3FC94B0F">
                                  <wp:extent cx="2976245" cy="3178810"/>
                                  <wp:effectExtent l="0" t="0" r="0" b="0"/>
                                  <wp:docPr id="79" name="그림 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6p6_penguin.jpg"/>
                                          <pic:cNvPicPr/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7624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2C1C8B50" w14:textId="77777777" w:rsidR="00D93EA9" w:rsidRDefault="00D93EA9" w:rsidP="00D93EA9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D93EA9" w14:paraId="5D93EC0C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5E194438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3DF5860A" wp14:editId="0F2412CA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29" name="Text Box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FFAA0ED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NEST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DF5860A" id="Text Box 29" o:spid="_x0000_s1054" type="#_x0000_t202" style="position:absolute;left:0;text-align:left;margin-left:-5.45pt;margin-top:.2pt;width:387.75pt;height:258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Bw21eN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4FFAA0ED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NEST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0A5AEF1D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75F18B19" wp14:editId="4E72355E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0" name="Text Box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5C83DCDA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MAP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F18B19" id="Text Box 30" o:spid="_x0000_s1055" type="#_x0000_t202" style="position:absolute;left:0;text-align:left;margin-left:10.25pt;margin-top:.45pt;width:387.75pt;height:258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HmIYH9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5C83DCDA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MAP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93EA9" w14:paraId="61A271F0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0ED37143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0E763796" wp14:editId="683F2033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1" name="Text Box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DF8900D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PENGUIN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763796" id="Text Box 31" o:spid="_x0000_s1056" type="#_x0000_t202" style="position:absolute;left:0;text-align:left;margin-left:-5.6pt;margin-top:5.55pt;width:387.75pt;height:258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" fillcolor="white [3201]" strokeweight=".5pt">
                      <v:textbox>
                        <w:txbxContent>
                          <w:p w14:paraId="5DF8900D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PENGUIN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60ACD634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58C332E5" wp14:editId="53846A62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2" name="Text Box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EC49525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OCTOPUS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C332E5" id="Text Box 32" o:spid="_x0000_s1057" type="#_x0000_t202" style="position:absolute;left:0;text-align:left;margin-left:10.1pt;margin-top:6.8pt;width:387.75pt;height:258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cfaqw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" fillcolor="white [3201]" strokeweight=".5pt">
                      <v:textbox>
                        <w:txbxContent>
                          <w:p w14:paraId="5EC49525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OCTOPUS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2FF9F75B" w14:textId="77777777" w:rsidR="00D93EA9" w:rsidRDefault="00D93EA9" w:rsidP="00D93EA9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D93EA9" w14:paraId="2A0AEE46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23931881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19F220B9" wp14:editId="78DE1AFE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3" name="Text Box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14F27A1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285147CE" wp14:editId="513C7D01">
                                        <wp:extent cx="1781810" cy="3178810"/>
                                        <wp:effectExtent l="0" t="0" r="8890" b="2540"/>
                                        <wp:docPr id="80" name="그림 8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6p6_queen.jpg"/>
                                                <pic:cNvPicPr/>
                                              </pic:nvPicPr>
                                              <pic:blipFill>
                                                <a:blip r:embed="rId2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78181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F220B9" id="Text Box 33" o:spid="_x0000_s1058" type="#_x0000_t202" style="position:absolute;left:0;text-align:left;margin-left:-5.45pt;margin-top:.2pt;width:387.75pt;height:258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O6Xqw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" fillcolor="white [3201]" strokeweight=".5pt">
                      <v:textbox>
                        <w:txbxContent>
                          <w:p w14:paraId="614F27A1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285147CE" wp14:editId="513C7D01">
                                  <wp:extent cx="1781810" cy="3178810"/>
                                  <wp:effectExtent l="0" t="0" r="8890" b="2540"/>
                                  <wp:docPr id="80" name="그림 8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6p6_queen.jpg"/>
                                          <pic:cNvPicPr/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8181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5D1FDA6A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7BBE6E8B" wp14:editId="53A3B678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4" name="Text Box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65836E74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8948108" wp14:editId="1426D871">
                                        <wp:extent cx="3246755" cy="3178810"/>
                                        <wp:effectExtent l="0" t="0" r="0" b="2540"/>
                                        <wp:docPr id="81" name="그림 8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6p6_rat.jpg"/>
                                                <pic:cNvPicPr/>
                                              </pic:nvPicPr>
                                              <pic:blipFill>
                                                <a:blip r:embed="rId2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4675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BE6E8B" id="Text Box 34" o:spid="_x0000_s1059" type="#_x0000_t202" style="position:absolute;left:0;text-align:left;margin-left:10.25pt;margin-top:.45pt;width:387.75pt;height:258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CH32WV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65836E74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8948108" wp14:editId="1426D871">
                                  <wp:extent cx="3246755" cy="3178810"/>
                                  <wp:effectExtent l="0" t="0" r="0" b="2540"/>
                                  <wp:docPr id="81" name="그림 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6p6_rat.jpg"/>
                                          <pic:cNvPicPr/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4675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93EA9" w14:paraId="4EA81B23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0063BE23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4A9BE9B1" wp14:editId="5A610BCF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5" name="Text Box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0C19712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314A13EF" wp14:editId="01EB8A19">
                                        <wp:extent cx="3630295" cy="3178810"/>
                                        <wp:effectExtent l="0" t="0" r="8255" b="2540"/>
                                        <wp:docPr id="82" name="그림 8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7p6_snake.jpg"/>
                                                <pic:cNvPicPr/>
                                              </pic:nvPicPr>
                                              <pic:blipFill>
                                                <a:blip r:embed="rId2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63029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9BE9B1" id="Text Box 35" o:spid="_x0000_s1060" type="#_x0000_t202" style="position:absolute;left:0;text-align:left;margin-left:-5.6pt;margin-top:5.55pt;width:387.75pt;height:258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Xua9Da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40C19712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314A13EF" wp14:editId="01EB8A19">
                                  <wp:extent cx="3630295" cy="3178810"/>
                                  <wp:effectExtent l="0" t="0" r="8255" b="2540"/>
                                  <wp:docPr id="82" name="그림 8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7p6_snake.jpg"/>
                                          <pic:cNvPicPr/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63029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0D81FBDE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580EDC3D" wp14:editId="4D23FA68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36" name="Text Box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C1AC4E1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441DA57E" wp14:editId="4062A665">
                                        <wp:extent cx="3248025" cy="3178810"/>
                                        <wp:effectExtent l="0" t="0" r="9525" b="2540"/>
                                        <wp:docPr id="83" name="그림 8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7p6_sun.jpg"/>
                                                <pic:cNvPicPr/>
                                              </pic:nvPicPr>
                                              <pic:blipFill>
                                                <a:blip r:embed="rId2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4802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0EDC3D" id="Text Box 36" o:spid="_x0000_s1061" type="#_x0000_t202" style="position:absolute;left:0;text-align:left;margin-left:10.1pt;margin-top:6.8pt;width:387.75pt;height:258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iIR1gK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2C1AC4E1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441DA57E" wp14:editId="4062A665">
                                  <wp:extent cx="3248025" cy="3178810"/>
                                  <wp:effectExtent l="0" t="0" r="9525" b="2540"/>
                                  <wp:docPr id="83" name="그림 8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7p6_sun.jpg"/>
                                          <pic:cNvPicPr/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4802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2225EB5C" w14:textId="77777777" w:rsidR="00D93EA9" w:rsidRDefault="00D93EA9" w:rsidP="00D93EA9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D93EA9" w14:paraId="42CE3223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23C2E5B7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784A5759" wp14:editId="5705DCEE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37" name="Text Box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F498A1D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RAT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4A5759" id="Text Box 37" o:spid="_x0000_s1062" type="#_x0000_t202" style="position:absolute;left:0;text-align:left;margin-left:-5.45pt;margin-top:.2pt;width:387.75pt;height:258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VzN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A7TtJ/HJZRbHFMLaYOd4dc1dvWGOX/PLK4sTiaeIX+Hj0SQCwo7ipIK7J/3vgd93CSUUtLi&#10;CSio+71mVlCifmjcsbPRZBJuRmQmJ6djZOy+ZLkv0evmEnA+R3jwDI9k0PeqJ6WF5gmv1SJERRHT&#10;HGMXlHvbM5c+nSa8d1wsFlEN74Rh/kY/GB6cB6DDPD92T8ya3T55XMVb6M8Fm71Zq6QbLDUs1h5k&#10;HXcuQJ1w3bUAb0ya0nQPwxHb56PW69Wevw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CzJVzN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7F498A1D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RAT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06F3674A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16F96A02" wp14:editId="79649681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38" name="Text Box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348FFD22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QUEEN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F96A02" id="Text Box 38" o:spid="_x0000_s1063" type="#_x0000_t202" style="position:absolute;left:0;text-align:left;margin-left:10.25pt;margin-top:.45pt;width:387.75pt;height:258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Lp2az9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348FFD22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QUEEN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93EA9" w14:paraId="7AE6ADD3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7B6641A7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22EED384" wp14:editId="3F354426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39" name="Text Box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EF468A3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SUN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EED384" id="Text Box 39" o:spid="_x0000_s1064" type="#_x0000_t202" style="position:absolute;left:0;text-align:left;margin-left:-5.6pt;margin-top:5.55pt;width:387.75pt;height:258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GrirAIAAP0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HIfprJ/HJZRbHFMLaYOd4Tc1dvWWOf/ALK4sTiaeIX+Pj0SQCwo7ipIK7O/3vgd93CSUUtLi&#10;CSio+7VmVlCivmvcsfPRZBJuRmQmJ6djZOy+ZLkv0evmCnA+R3jwDI9k0PeqJ6WF5hmv1SJERRHT&#10;HGMXlHvbM1c+nSa8d1wsFlEN74Rh/lY/Gh6cB6DDPD91z8ya3T55XMU76M8Fm71Zq6QbLDUs1h5k&#10;HXcuQJ1w3bUAb0ya0nQPwxHb56PW69We/wE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82Rq4q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6EF468A3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SUN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1CF194D0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79842D6F" wp14:editId="5ECFEE0A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0" name="Text Box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935A237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SNAKE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842D6F" id="Text Box 40" o:spid="_x0000_s1065" type="#_x0000_t202" style="position:absolute;left:0;text-align:left;margin-left:10.1pt;margin-top:6.8pt;width:387.75pt;height:258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qJv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A7TWT+PSyi3OKYW0gY7w69r7OoNc/6eWVxZnEw8Q/4OH4kgFxR2FCUV2D/vfQ/6uEkopaTF&#10;E1BQ93vNrKBE/dC4Y2ejySTcjMhMTk7HyNh9yXJfotfNJeB8jvDgGR7JoO9VT0oLzRNeq0WIiiKm&#10;OcYuKPe2Zy59Ok1477hYLKIa3gnD/I1+MDw4D0CHeX7snpg1u33yuIq30J8LNnuzVkk3WGpYrD3I&#10;Ou5cgDrhumsB3pg0pekehiO2z0et16s9fwE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JQaib6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2935A237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SNAKE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7EA775AE" w14:textId="77777777" w:rsidR="00D93EA9" w:rsidRDefault="00D93EA9" w:rsidP="00D93EA9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D93EA9" w14:paraId="2F8148BA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795A8221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69EBD311" wp14:editId="170D206D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1" name="Text Box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FD43210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23965672" wp14:editId="597F2084">
                                        <wp:extent cx="3211830" cy="3178810"/>
                                        <wp:effectExtent l="0" t="0" r="0" b="0"/>
                                        <wp:docPr id="84" name="그림 8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7p6_tooth.jpg"/>
                                                <pic:cNvPicPr/>
                                              </pic:nvPicPr>
                                              <pic:blipFill>
                                                <a:blip r:embed="rId2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21183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9EBD311" id="Text Box 41" o:spid="_x0000_s1066" type="#_x0000_t202" style="position:absolute;left:0;text-align:left;margin-left:-5.45pt;margin-top:.2pt;width:387.75pt;height:258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" fillcolor="white [3201]" strokeweight=".5pt">
                      <v:textbox>
                        <w:txbxContent>
                          <w:p w14:paraId="5FD43210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23965672" wp14:editId="597F2084">
                                  <wp:extent cx="3211830" cy="3178810"/>
                                  <wp:effectExtent l="0" t="0" r="0" b="0"/>
                                  <wp:docPr id="84" name="그림 8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7p6_tooth.jpg"/>
                                          <pic:cNvPicPr/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1183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203F17D0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6DA1A2A1" wp14:editId="6CE8DAB2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2" name="Text Box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6804D809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7D0F3E44" wp14:editId="4CD4C07F">
                                        <wp:extent cx="4508500" cy="3178810"/>
                                        <wp:effectExtent l="0" t="0" r="6350" b="2540"/>
                                        <wp:docPr id="85" name="그림 8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7p6_truck.jpg"/>
                                                <pic:cNvPicPr/>
                                              </pic:nvPicPr>
                                              <pic:blipFill>
                                                <a:blip r:embed="rId2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50850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A1A2A1" id="Text Box 42" o:spid="_x0000_s1067" type="#_x0000_t202" style="position:absolute;left:0;text-align:left;margin-left:10.25pt;margin-top:.45pt;width:387.75pt;height:258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" fillcolor="window" strokeweight=".5pt">
                      <v:textbox>
                        <w:txbxContent>
                          <w:p w14:paraId="6804D809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7D0F3E44" wp14:editId="4CD4C07F">
                                  <wp:extent cx="4508500" cy="3178810"/>
                                  <wp:effectExtent l="0" t="0" r="6350" b="2540"/>
                                  <wp:docPr id="85" name="그림 8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7p6_truck.jpg"/>
                                          <pic:cNvPicPr/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50850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93EA9" w14:paraId="0DB6958B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0DCFC9F6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3C1AC132" wp14:editId="69726F9B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56C9C2C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8E9A37A" wp14:editId="563142E8">
                                        <wp:extent cx="1139825" cy="3178810"/>
                                        <wp:effectExtent l="0" t="0" r="3175" b="2540"/>
                                        <wp:docPr id="86" name="그림 8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8p6_uncle.jpg"/>
                                                <pic:cNvPicPr/>
                                              </pic:nvPicPr>
                                              <pic:blipFill>
                                                <a:blip r:embed="rId2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3982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1AC132" id="Text Box 43" o:spid="_x0000_s1068" type="#_x0000_t202" style="position:absolute;left:0;text-align:left;margin-left:-5.6pt;margin-top:5.55pt;width:387.75pt;height:258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C9B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HCcrG+ZxCeUWx9RCv8HO8Osau3rDnL9nFlcWJxPPkL/DRyLIBYUdRUkF9s9734M+bhJKKWnx&#10;BBTU/V4zKyhRPzTu2Nkkz8PNiEx+cpohY/cly32JXjeXgPM5wYNneCSDvlcDKS00T3itFiEqipjm&#10;GLug3NuBufT9acJ7x8ViEdXwThjmb/SD4cF5ADrM82P3xKzZ7ZPHVbyF4Vyw2Zu16nWDpYbF2oOs&#10;484FqHtcdy3AG9NPaX8PwxHb56PW69WevwA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4JwvQa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756C9C2C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8E9A37A" wp14:editId="563142E8">
                                  <wp:extent cx="1139825" cy="3178810"/>
                                  <wp:effectExtent l="0" t="0" r="3175" b="2540"/>
                                  <wp:docPr id="86" name="그림 8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8p6_uncle.jpg"/>
                                          <pic:cNvPicPr/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3982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7783934B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66308258" wp14:editId="6E055F87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4" name="Text Box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E741FC7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3AE091FA" wp14:editId="544CF98A">
                                        <wp:extent cx="2143760" cy="3178810"/>
                                        <wp:effectExtent l="0" t="0" r="8890" b="2540"/>
                                        <wp:docPr id="87" name="그림 8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8p6_up.jpg"/>
                                                <pic:cNvPicPr/>
                                              </pic:nvPicPr>
                                              <pic:blipFill>
                                                <a:blip r:embed="rId3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14376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308258" id="Text Box 44" o:spid="_x0000_s1069" type="#_x0000_t202" style="position:absolute;left:0;text-align:left;margin-left:10.1pt;margin-top:6.8pt;width:387.75pt;height:25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/ufM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E7WcT+PSyi3OKYW0gY7w69r7OoNc/6eWVxZnEw8Q/4OH4kgFxR2FCUV2D/vfQ/6uEkopaTF&#10;E1BQ93vNrKBE/dC4Y2ejySTcjMhMTk7HyNh9yXJfotfNJeB8jvDgGR7JoO9VT0oLzRNeq0WIiiKm&#10;OcYuKPe2Zy59Ok1477hYLKIa3gnD/I1+MDw4D0CHeX7snpg1u33yuIq30J8LNnuzVkk3WGpYrD3I&#10;Ou5cgDrhumsB3pg0pekehiO2z0et16s9fwE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Nv7nzK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1E741FC7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3AE091FA" wp14:editId="544CF98A">
                                  <wp:extent cx="2143760" cy="3178810"/>
                                  <wp:effectExtent l="0" t="0" r="8890" b="2540"/>
                                  <wp:docPr id="87" name="그림 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8p6_up.jpg"/>
                                          <pic:cNvPicPr/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4376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30939B30" w14:textId="77777777" w:rsidR="00D93EA9" w:rsidRDefault="00D93EA9" w:rsidP="00D93EA9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D93EA9" w14:paraId="37736B28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29B541ED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5F2EBE05" wp14:editId="1F3CA8F3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5" name="Text Box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F7B12F5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TRUCK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2EBE05" id="Text Box 45" o:spid="_x0000_s1070" type="#_x0000_t202" style="position:absolute;left:0;text-align:left;margin-left:-5.45pt;margin-top:.2pt;width:387.75pt;height:258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CW3nzb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0F7B12F5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TRUCK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29AEF17F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752A31AA" wp14:editId="6EC03A38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46" name="Text Box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427AD2B6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TOOTH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2A31AA" id="Text Box 46" o:spid="_x0000_s1071" type="#_x0000_t202" style="position:absolute;left:0;text-align:left;margin-left:10.25pt;margin-top:.45pt;width:387.75pt;height:25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J+NSyl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427AD2B6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TOOTH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93EA9" w14:paraId="21FBBC25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61E2A516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5F867319" wp14:editId="43FA708E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47" name="Text Box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A59335D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UP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867319" id="Text Box 47" o:spid="_x0000_s1072" type="#_x0000_t202" style="position:absolute;left:0;text-align:left;margin-left:-5.6pt;margin-top:5.55pt;width:387.75pt;height:258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Z0b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E7WtJ/HJZRbHFMLaYOd4dc1dvWGOX/PLK4sTiaeIX+Hj0SQCwo7ipIK7J/3vgd93CSUUtLi&#10;CSio+71mVlCifmjcsbPRZBJuRmQmJ6djZOy+ZLkv0evmEnA+R3jwDI9k0PeqJ6WF5gmv1SJERRHT&#10;HGMXlHvbM5c+nSa8d1wsFlEN74Rh/kY/GB6cB6DDPD92T8ya3T55XMVb6M8Fm71Zq6QbLDUs1h5k&#10;HXcuQJ1w3bUAb0ya0nQPwxHb56PW69WevwA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ex2dG6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7A59335D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UP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4EE428BD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79BCD5B1" wp14:editId="5C5EECE6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48" name="Text Box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987AC47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UNCLE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BCD5B1" id="Text Box 48" o:spid="_x0000_s1073" type="#_x0000_t202" style="position:absolute;left:0;text-align:left;margin-left:10.1pt;margin-top:6.8pt;width:387.75pt;height:258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1WW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E7WaT+PSyi3OKYW0gY7w69r7OoNc/6eWVxZnEw8Q/4OH4kgFxR2FCUV2D/vfQ/6uEkopaTF&#10;E1BQ93vNrKBE/dC4Y2ejySTcjMhMTk7HyNh9yXJfotfNJeB8jvDgGR7JoO9VT0oLzRNeq0WIiiKm&#10;OcYuKPe2Zy59Ok1477hYLKIa3gnD/I1+MDw4D0CHeX7snpg1u33yuIq30J8LNnuzVkk3WGpYrD3I&#10;Ou5cgDrhumsB3pg0pekehiO2z0et16s9fwE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rX9Vlq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6987AC47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UNCLE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516D96FB" w14:textId="77777777" w:rsidR="00D93EA9" w:rsidRDefault="00D93EA9" w:rsidP="00D93EA9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D93EA9" w14:paraId="1887FAFD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7445F638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40B3084D" wp14:editId="2F52362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49" name="Text Box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C69833C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280DF52E" wp14:editId="3A83BB94">
                                        <wp:extent cx="4735195" cy="2526665"/>
                                        <wp:effectExtent l="0" t="0" r="8255" b="6985"/>
                                        <wp:docPr id="88" name="그림 8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8p6_van.jpg"/>
                                                <pic:cNvPicPr/>
                                              </pic:nvPicPr>
                                              <pic:blipFill>
                                                <a:blip r:embed="rId3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252666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B3084D" id="Text Box 49" o:spid="_x0000_s1074" type="#_x0000_t202" style="position:absolute;left:0;text-align:left;margin-left:-5.45pt;margin-top:.2pt;width:387.75pt;height:258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Ks0rAIAAP0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HCfrrJ/HJZRbHFMLaYOd4Tc1dvWWOf/ALK4sTiaeIX+Pj0SQCwo7ipIK7O/3vgd93CSUUtLi&#10;CSio+7VmVlCivmvcsfPRZBJuRmQmJ6djZOy+ZLkv0evmCnA+R3jwDI9k0PeqJ6WF5hmv1SJERRHT&#10;HGMXlHvbM1c+nSa8d1wsFlEN74Rh/lY/Gh6cB6DDPD91z8ya3T55XMU76M8Fm71Zq6QbLDUs1h5k&#10;HXcuQJ1w3bUAb0ya0nQPwxHb56PW69We/wE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A7XKs0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4C69833C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280DF52E" wp14:editId="3A83BB94">
                                  <wp:extent cx="4735195" cy="2526665"/>
                                  <wp:effectExtent l="0" t="0" r="8255" b="6985"/>
                                  <wp:docPr id="88" name="그림 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8p6_van.jpg"/>
                                          <pic:cNvPicPr/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25266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3B03B6C8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7FF4819B" wp14:editId="621D18C8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50" name="Text Box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50C11E11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ABFFCBF" wp14:editId="62501F60">
                                        <wp:extent cx="2917825" cy="3178810"/>
                                        <wp:effectExtent l="0" t="0" r="0" b="2540"/>
                                        <wp:docPr id="89" name="그림 8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8p6_vest.jpg"/>
                                                <pic:cNvPicPr/>
                                              </pic:nvPicPr>
                                              <pic:blipFill>
                                                <a:blip r:embed="rId3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91782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F4819B" id="Text Box 50" o:spid="_x0000_s1075" type="#_x0000_t202" style="position:absolute;left:0;text-align:left;margin-left:10.25pt;margin-top:.45pt;width:387.75pt;height:25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DIPnMZ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50C11E11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ABFFCBF" wp14:editId="62501F60">
                                  <wp:extent cx="2917825" cy="3178810"/>
                                  <wp:effectExtent l="0" t="0" r="0" b="2540"/>
                                  <wp:docPr id="89" name="그림 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8p6_vest.jpg"/>
                                          <pic:cNvPicPr/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1782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93EA9" w14:paraId="7F210277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33B477B4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114CAC11" wp14:editId="4571C1DF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1" name="Text Box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9197E64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36D0869C" wp14:editId="78C8D540">
                                        <wp:extent cx="4735195" cy="2456815"/>
                                        <wp:effectExtent l="0" t="0" r="0" b="0"/>
                                        <wp:docPr id="90" name="그림 9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9p6_ax.jpg"/>
                                                <pic:cNvPicPr/>
                                              </pic:nvPicPr>
                                              <pic:blipFill>
                                                <a:blip r:embed="rId3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245681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4CAC11" id="Text Box 51" o:spid="_x0000_s1076" type="#_x0000_t202" style="position:absolute;left:0;text-align:left;margin-left:-5.6pt;margin-top:5.55pt;width:387.75pt;height:258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juDz7q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19197E64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36D0869C" wp14:editId="78C8D540">
                                  <wp:extent cx="4735195" cy="2456815"/>
                                  <wp:effectExtent l="0" t="0" r="0" b="0"/>
                                  <wp:docPr id="90" name="그림 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9p6_ax.jpg"/>
                                          <pic:cNvPicPr/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24568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2D610C48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38275C9B" wp14:editId="591882EB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52" name="Text Box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A1B878D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4BA9FC80" wp14:editId="534884E7">
                                        <wp:extent cx="1001395" cy="3178810"/>
                                        <wp:effectExtent l="0" t="0" r="8255" b="2540"/>
                                        <wp:docPr id="91" name="그림 9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9p6_watch.jpg"/>
                                                <pic:cNvPicPr/>
                                              </pic:nvPicPr>
                                              <pic:blipFill>
                                                <a:blip r:embed="rId3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00139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275C9B" id="Text Box 52" o:spid="_x0000_s1077" type="#_x0000_t202" style="position:absolute;left:0;text-align:left;margin-left:10.1pt;margin-top:6.8pt;width:387.75pt;height:258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WII7Y6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1A1B878D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4BA9FC80" wp14:editId="534884E7">
                                  <wp:extent cx="1001395" cy="3178810"/>
                                  <wp:effectExtent l="0" t="0" r="8255" b="2540"/>
                                  <wp:docPr id="91" name="그림 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9p6_watch.jpg"/>
                                          <pic:cNvPicPr/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139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3068870B" w14:textId="77777777" w:rsidR="00D93EA9" w:rsidRDefault="00D93EA9" w:rsidP="00D93EA9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D93EA9" w14:paraId="61A713F2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3511758E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1C635EB2" wp14:editId="2B3486AA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53" name="Text Box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B50AF3E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VEST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C635EB2" id="Text Box 53" o:spid="_x0000_s1078" type="#_x0000_t202" style="position:absolute;left:0;text-align:left;margin-left:-5.45pt;margin-top:.2pt;width:387.75pt;height:258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" fillcolor="white [3201]" strokeweight=".5pt">
                      <v:textbox>
                        <w:txbxContent>
                          <w:p w14:paraId="0B50AF3E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VEST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79D7AA24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191F03D9" wp14:editId="55E35860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54" name="Text Box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3C2D68F2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VAN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1F03D9" id="Text Box 54" o:spid="_x0000_s1079" type="#_x0000_t202" style="position:absolute;left:0;text-align:left;margin-left:10.25pt;margin-top:.45pt;width:387.75pt;height:258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GpwJdx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3C2D68F2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VAN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93EA9" w14:paraId="30D6D596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61B52844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0DC22BBA" wp14:editId="6D1431AB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5" name="Text Box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367B2AB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WATCH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C22BBA" id="Text Box 55" o:spid="_x0000_s1080" type="#_x0000_t202" style="position:absolute;left:0;text-align:left;margin-left:-5.6pt;margin-top:5.55pt;width:387.75pt;height:258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" fillcolor="white [3201]" strokeweight=".5pt">
                      <v:textbox>
                        <w:txbxContent>
                          <w:p w14:paraId="2367B2AB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WATCH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7DD6B47B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3AC268AE" wp14:editId="4F36A2EB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56" name="Text Box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26D1A49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AX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C268AE" id="Text Box 56" o:spid="_x0000_s1081" type="#_x0000_t202" style="position:absolute;left:0;text-align:left;margin-left:10.1pt;margin-top:6.8pt;width:387.75pt;height:258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MMDiTmtAgAA/Q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526D1A49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AX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3CCC9B8E" w14:textId="77777777" w:rsidR="00D93EA9" w:rsidRDefault="00D93EA9" w:rsidP="00D93EA9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D93EA9" w14:paraId="765A6881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10787C0B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7E14E4B0" wp14:editId="0296338B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57" name="Text Box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6CF8D7D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201F79EC" wp14:editId="72950AB4">
                                        <wp:extent cx="2386330" cy="3178810"/>
                                        <wp:effectExtent l="0" t="0" r="0" b="2540"/>
                                        <wp:docPr id="92" name="그림 9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9p6_water.jpg"/>
                                                <pic:cNvPicPr/>
                                              </pic:nvPicPr>
                                              <pic:blipFill>
                                                <a:blip r:embed="rId3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38633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E14E4B0" id="Text Box 57" o:spid="_x0000_s1082" type="#_x0000_t202" style="position:absolute;left:0;text-align:left;margin-left:-5.45pt;margin-top:.2pt;width:387.75pt;height:258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" fillcolor="white [3201]" strokeweight=".5pt">
                      <v:textbox>
                        <w:txbxContent>
                          <w:p w14:paraId="26CF8D7D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201F79EC" wp14:editId="72950AB4">
                                  <wp:extent cx="2386330" cy="3178810"/>
                                  <wp:effectExtent l="0" t="0" r="0" b="2540"/>
                                  <wp:docPr id="92" name="그림 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9p6_water.jpg"/>
                                          <pic:cNvPicPr/>
                                        </pic:nvPicPr>
                                        <pic:blipFill>
                                          <a:blip r:embed="rId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8633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793B6339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57441BDC" wp14:editId="6AEDA1E3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58" name="Text Box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0B1E518C" w14:textId="77777777" w:rsidR="00D93EA9" w:rsidRPr="003729E2" w:rsidRDefault="00D93EA9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5AC88F87" wp14:editId="5B371CDC">
                                        <wp:extent cx="1524000" cy="3178810"/>
                                        <wp:effectExtent l="0" t="0" r="0" b="2540"/>
                                        <wp:docPr id="93" name="그림 9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9p6_x-ray.jpg"/>
                                                <pic:cNvPicPr/>
                                              </pic:nvPicPr>
                                              <pic:blipFill>
                                                <a:blip r:embed="rId3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52400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441BDC" id="Text Box 58" o:spid="_x0000_s1083" type="#_x0000_t202" style="position:absolute;left:0;text-align:left;margin-left:10.25pt;margin-top:.45pt;width:387.75pt;height:258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" fillcolor="window" strokeweight=".5pt">
                      <v:textbox>
                        <w:txbxContent>
                          <w:p w14:paraId="0B1E518C" w14:textId="77777777" w:rsidR="00D93EA9" w:rsidRPr="003729E2" w:rsidRDefault="00D93EA9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5AC88F87" wp14:editId="5B371CDC">
                                  <wp:extent cx="1524000" cy="3178810"/>
                                  <wp:effectExtent l="0" t="0" r="0" b="2540"/>
                                  <wp:docPr id="93" name="그림 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9p6_x-ray.jpg"/>
                                          <pic:cNvPicPr/>
                                        </pic:nvPicPr>
                                        <pic:blipFill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2400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93EA9" w14:paraId="7C6F7848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05682529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39685F93" wp14:editId="742769A2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59" name="Text Box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46525A8" w14:textId="77777777" w:rsidR="00D93EA9" w:rsidRPr="003729E2" w:rsidRDefault="001D0F08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6C5B168F" wp14:editId="7D7D68B4">
                                        <wp:extent cx="4735195" cy="3120390"/>
                                        <wp:effectExtent l="0" t="0" r="0" b="0"/>
                                        <wp:docPr id="106" name="그림 10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10p6_yak.jpg"/>
                                                <pic:cNvPicPr/>
                                              </pic:nvPicPr>
                                              <pic:blipFill>
                                                <a:blip r:embed="rId3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35195" cy="31203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685F93" id="Text Box 59" o:spid="_x0000_s1084" type="#_x0000_t202" style="position:absolute;left:0;text-align:left;margin-left:-5.6pt;margin-top:5.55pt;width:387.75pt;height:258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" fillcolor="white [3201]" strokeweight=".5pt">
                      <v:textbox>
                        <w:txbxContent>
                          <w:p w14:paraId="046525A8" w14:textId="77777777" w:rsidR="00D93EA9" w:rsidRPr="003729E2" w:rsidRDefault="001D0F08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6C5B168F" wp14:editId="7D7D68B4">
                                  <wp:extent cx="4735195" cy="3120390"/>
                                  <wp:effectExtent l="0" t="0" r="0" b="0"/>
                                  <wp:docPr id="106" name="그림 10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10p6_yak.jpg"/>
                                          <pic:cNvPicPr/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35195" cy="31203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076658F6" w14:textId="77777777" w:rsidR="00D93EA9" w:rsidRDefault="00D93EA9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270C66E3" wp14:editId="21D3CFD5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60" name="Text Box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10343BA" w14:textId="77777777" w:rsidR="00D93EA9" w:rsidRPr="003729E2" w:rsidRDefault="001D0F08" w:rsidP="00D93EA9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4F26ABDD" wp14:editId="199C1B79">
                                        <wp:extent cx="3351530" cy="3178810"/>
                                        <wp:effectExtent l="0" t="0" r="1270" b="2540"/>
                                        <wp:docPr id="107" name="그림 10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10p6_yo-yo.jpg"/>
                                                <pic:cNvPicPr/>
                                              </pic:nvPicPr>
                                              <pic:blipFill>
                                                <a:blip r:embed="rId3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351530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0C66E3" id="Text Box 60" o:spid="_x0000_s1085" type="#_x0000_t202" style="position:absolute;left:0;text-align:left;margin-left:10.1pt;margin-top:6.8pt;width:387.75pt;height:258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" fillcolor="white [3201]" strokeweight=".5pt">
                      <v:textbox>
                        <w:txbxContent>
                          <w:p w14:paraId="510343BA" w14:textId="77777777" w:rsidR="00D93EA9" w:rsidRPr="003729E2" w:rsidRDefault="001D0F08" w:rsidP="00D93EA9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4F26ABDD" wp14:editId="199C1B79">
                                  <wp:extent cx="3351530" cy="3178810"/>
                                  <wp:effectExtent l="0" t="0" r="1270" b="2540"/>
                                  <wp:docPr id="107" name="그림 10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10p6_yo-yo.jpg"/>
                                          <pic:cNvPicPr/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351530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5B6654B8" w14:textId="77777777" w:rsidR="00D93EA9" w:rsidRDefault="00D93EA9" w:rsidP="00D93EA9"/>
    <w:tbl>
      <w:tblPr>
        <w:tblStyle w:val="TableGrid"/>
        <w:tblW w:w="16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DotDash" w:sz="4" w:space="0" w:color="auto"/>
          <w:insideV w:val="dotDotDash" w:sz="4" w:space="0" w:color="auto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107"/>
        <w:gridCol w:w="8107"/>
      </w:tblGrid>
      <w:tr w:rsidR="001D0F08" w14:paraId="13DE6C63" w14:textId="77777777" w:rsidTr="00A70DC1">
        <w:trPr>
          <w:trHeight w:val="5272"/>
        </w:trPr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7FCD0CB4" w14:textId="77777777" w:rsidR="001D0F08" w:rsidRDefault="001D0F08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55D8EF27" wp14:editId="7E5B7DA9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94" name="Text Box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64493BC" w14:textId="77777777" w:rsidR="001D0F08" w:rsidRPr="003729E2" w:rsidRDefault="001D0F08" w:rsidP="001D0F08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t>X-RAY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D8EF27" id="Text Box 94" o:spid="_x0000_s1086" type="#_x0000_t202" style="position:absolute;left:0;text-align:left;margin-left:-5.45pt;margin-top:.2pt;width:387.75pt;height:258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" fillcolor="white [3201]" strokeweight=".5pt">
                      <v:textbox>
                        <w:txbxContent>
                          <w:p w14:paraId="064493BC" w14:textId="77777777" w:rsidR="001D0F08" w:rsidRPr="003729E2" w:rsidRDefault="001D0F08" w:rsidP="001D0F08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t>X-RAY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57" w:type="dxa"/>
              <w:bottom w:w="227" w:type="dxa"/>
            </w:tcMar>
            <w:vAlign w:val="center"/>
          </w:tcPr>
          <w:p w14:paraId="786D4AE0" w14:textId="77777777" w:rsidR="001D0F08" w:rsidRDefault="001D0F08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16F0BC13" wp14:editId="2C6BEC29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95" name="Text Box 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413D0578" w14:textId="77777777" w:rsidR="001D0F08" w:rsidRPr="003729E2" w:rsidRDefault="001D0F08" w:rsidP="001D0F08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WATER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F0BC13" id="Text Box 95" o:spid="_x0000_s1087" type="#_x0000_t202" style="position:absolute;left:0;text-align:left;margin-left:10.25pt;margin-top:.45pt;width:387.75pt;height:258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" fillcolor="window" strokeweight=".5pt">
                      <v:textbox>
                        <w:txbxContent>
                          <w:p w14:paraId="413D0578" w14:textId="77777777" w:rsidR="001D0F08" w:rsidRPr="003729E2" w:rsidRDefault="001D0F08" w:rsidP="001D0F08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WATER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D0F08" w14:paraId="687573EA" w14:textId="77777777" w:rsidTr="00A70DC1">
        <w:trPr>
          <w:trHeight w:val="5272"/>
        </w:trPr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56F0D2ED" w14:textId="77777777" w:rsidR="001D0F08" w:rsidRDefault="001D0F08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434FB0C5" wp14:editId="633D412B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96" name="Text Box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680A4EB" w14:textId="77777777" w:rsidR="001D0F08" w:rsidRPr="003729E2" w:rsidRDefault="001D0F08" w:rsidP="001D0F08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YO-YO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4FB0C5" id="Text Box 96" o:spid="_x0000_s1088" type="#_x0000_t202" style="position:absolute;left:0;text-align:left;margin-left:-5.6pt;margin-top:5.55pt;width:387.75pt;height:258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5uNUn6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0680A4EB" w14:textId="77777777" w:rsidR="001D0F08" w:rsidRPr="003729E2" w:rsidRDefault="001D0F08" w:rsidP="001D0F08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YO-YO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  <w:tcMar>
              <w:top w:w="227" w:type="dxa"/>
              <w:bottom w:w="0" w:type="dxa"/>
            </w:tcMar>
            <w:vAlign w:val="center"/>
          </w:tcPr>
          <w:p w14:paraId="6FD8BA71" w14:textId="77777777" w:rsidR="001D0F08" w:rsidRDefault="001D0F08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3FF9F306" wp14:editId="72ED164D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97" name="Text Box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85A9D06" w14:textId="77777777" w:rsidR="001D0F08" w:rsidRPr="003729E2" w:rsidRDefault="001D0F08" w:rsidP="001D0F08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YAK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F9F306" id="Text Box 97" o:spid="_x0000_s1089" type="#_x0000_t202" style="position:absolute;left:0;text-align:left;margin-left:10.1pt;margin-top:6.8pt;width:387.75pt;height:258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ZwSqw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" fillcolor="white [3201]" strokeweight=".5pt">
                      <v:textbox>
                        <w:txbxContent>
                          <w:p w14:paraId="085A9D06" w14:textId="77777777" w:rsidR="001D0F08" w:rsidRPr="003729E2" w:rsidRDefault="001D0F08" w:rsidP="001D0F08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YAK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D0F08" w14:paraId="653D2FAA" w14:textId="77777777" w:rsidTr="00A70DC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14:paraId="7CECC360" w14:textId="77777777" w:rsidR="001D0F08" w:rsidRDefault="001D0F08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0C7D821C" wp14:editId="45F522A5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11" name="Text Box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E41FD08" w14:textId="77777777" w:rsidR="001D0F08" w:rsidRPr="003729E2" w:rsidRDefault="001D0F08" w:rsidP="001D0F08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4D6B0CD" wp14:editId="0B4952A9">
                                        <wp:extent cx="1790065" cy="3178810"/>
                                        <wp:effectExtent l="0" t="0" r="635" b="2540"/>
                                        <wp:docPr id="115" name="그림 11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10p6_zipper.jpg"/>
                                                <pic:cNvPicPr/>
                                              </pic:nvPicPr>
                                              <pic:blipFill>
                                                <a:blip r:embed="rId3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79006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C7D821C" id="Text Box 111" o:spid="_x0000_s1090" type="#_x0000_t202" style="position:absolute;left:0;text-align:left;margin-left:-5.45pt;margin-top:.2pt;width:387.75pt;height:258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CQoQcF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0E41FD08" w14:textId="77777777" w:rsidR="001D0F08" w:rsidRPr="003729E2" w:rsidRDefault="001D0F08" w:rsidP="001D0F08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4D6B0CD" wp14:editId="0B4952A9">
                                  <wp:extent cx="1790065" cy="3178810"/>
                                  <wp:effectExtent l="0" t="0" r="635" b="2540"/>
                                  <wp:docPr id="115" name="그림 1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10p6_zipper.jpg"/>
                                          <pic:cNvPicPr/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9006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2210453E" w14:textId="77777777" w:rsidR="001D0F08" w:rsidRDefault="001D0F08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683EEFCD" wp14:editId="51827FD6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12" name="Text Box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2BE4B446" w14:textId="77777777" w:rsidR="001D0F08" w:rsidRPr="003729E2" w:rsidRDefault="001D0F08" w:rsidP="001D0F08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ascii="Arial Black" w:hAnsi="Arial Black"/>
                                      <w:noProof/>
                                      <w:sz w:val="72"/>
                                      <w:szCs w:val="72"/>
                                      <w:lang w:val="en-US" w:eastAsia="ko-KR"/>
                                    </w:rPr>
                                    <w:drawing>
                                      <wp:inline distT="0" distB="0" distL="0" distR="0" wp14:anchorId="16F4DAFD" wp14:editId="4A81DB39">
                                        <wp:extent cx="3914775" cy="3178810"/>
                                        <wp:effectExtent l="0" t="0" r="9525" b="2540"/>
                                        <wp:docPr id="116" name="그림 11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L1U10p6_zoo.jpg"/>
                                                <pic:cNvPicPr/>
                                              </pic:nvPicPr>
                                              <pic:blipFill>
                                                <a:blip r:embed="rId4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914775" cy="31788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3EEFCD" id="Text Box 112" o:spid="_x0000_s1091" type="#_x0000_t202" style="position:absolute;left:0;text-align:left;margin-left:10.25pt;margin-top:.45pt;width:387.75pt;height:258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" fillcolor="window" strokeweight=".5pt">
                      <v:textbox>
                        <w:txbxContent>
                          <w:p w14:paraId="2BE4B446" w14:textId="77777777" w:rsidR="001D0F08" w:rsidRPr="003729E2" w:rsidRDefault="001D0F08" w:rsidP="001D0F08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Arial Black" w:hAnsi="Arial Black"/>
                                <w:noProof/>
                                <w:sz w:val="72"/>
                                <w:szCs w:val="72"/>
                                <w:lang w:val="en-US" w:eastAsia="ko-KR"/>
                              </w:rPr>
                              <w:drawing>
                                <wp:inline distT="0" distB="0" distL="0" distR="0" wp14:anchorId="16F4DAFD" wp14:editId="4A81DB39">
                                  <wp:extent cx="3914775" cy="3178810"/>
                                  <wp:effectExtent l="0" t="0" r="9525" b="2540"/>
                                  <wp:docPr id="116" name="그림 1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L1U10p6_zoo.jpg"/>
                                          <pic:cNvPicPr/>
                                        </pic:nvPicPr>
                                        <pic:blipFill>
                                          <a:blip r:embed="rId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914775" cy="3178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D0F08" w14:paraId="7F0F1F14" w14:textId="77777777" w:rsidTr="00A70DC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14:paraId="775A8C48" w14:textId="77777777" w:rsidR="001D0F08" w:rsidRDefault="001D0F08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166F11F5" wp14:editId="3E1095FB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13" name="Text Box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4DFD885" w14:textId="77777777" w:rsidR="001D0F08" w:rsidRPr="003729E2" w:rsidRDefault="001D0F08" w:rsidP="001D0F08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6F11F5" id="Text Box 113" o:spid="_x0000_s1092" type="#_x0000_t202" style="position:absolute;left:0;text-align:left;margin-left:-5.6pt;margin-top:5.55pt;width:387.75pt;height:258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ubF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" fillcolor="white [3201]" strokeweight=".5pt">
                      <v:textbox>
                        <w:txbxContent>
                          <w:p w14:paraId="04DFD885" w14:textId="77777777" w:rsidR="001D0F08" w:rsidRPr="003729E2" w:rsidRDefault="001D0F08" w:rsidP="001D0F08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67C4AC33" w14:textId="77777777" w:rsidR="001D0F08" w:rsidRDefault="001D0F08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1D569DF2" wp14:editId="1EF605A3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14" name="Text Box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A07EABC" w14:textId="77777777" w:rsidR="001D0F08" w:rsidRPr="003729E2" w:rsidRDefault="001D0F08" w:rsidP="001D0F08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569DF2" id="Text Box 114" o:spid="_x0000_s1093" type="#_x0000_t202" style="position:absolute;left:0;text-align:left;margin-left:10.1pt;margin-top:6.8pt;width:387.75pt;height:258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C5I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OIJ+2s/jEsotjqmFtMHO8Osau3rDnL9nFlcWJxPPkL/DRyLIBYUdRUkF9s9734M+bhJKKWnx&#10;BBTU/V4zKyhRPzTu2NloMgk3IzKTk9MxMnZfstyX6HVzCTifIzx4hkcy6HvVk9JC84TXahGioohp&#10;jrELyr3tmUufThPeOy4Wi6iGd8Iwf6MfDA/OA9Bhnh+7J2bNbp88ruIt9OeCzd6sVdINlhoWaw+y&#10;jjsXoE647lqANyZNabqH4Yjt81Hr9WrPXwA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qwAuSK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0A07EABC" w14:textId="77777777" w:rsidR="001D0F08" w:rsidRPr="003729E2" w:rsidRDefault="001D0F08" w:rsidP="001D0F08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D0F08" w14:paraId="189D12CC" w14:textId="77777777" w:rsidTr="001D0F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14:paraId="02283A74" w14:textId="77777777" w:rsidR="001D0F08" w:rsidRDefault="001D0F08" w:rsidP="00A70DC1">
            <w:pPr>
              <w:jc w:val="center"/>
            </w:pPr>
            <w:r>
              <w:rPr>
                <w:noProof/>
                <w:lang w:val="en-US" w:eastAsia="ko-K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5F4304F2" wp14:editId="2921A3BD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2540</wp:posOffset>
                      </wp:positionV>
                      <wp:extent cx="4924425" cy="3276600"/>
                      <wp:effectExtent l="76200" t="76200" r="104775" b="95250"/>
                      <wp:wrapNone/>
                      <wp:docPr id="100" name="Text Box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9246E72" w14:textId="77777777" w:rsidR="001D0F08" w:rsidRPr="003729E2" w:rsidRDefault="001D0F08" w:rsidP="001D0F08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ZOO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F4304F2" id="Text Box 100" o:spid="_x0000_s1094" type="#_x0000_t202" style="position:absolute;left:0;text-align:left;margin-left:-5.45pt;margin-top:.2pt;width:387.75pt;height:258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" fillcolor="white [3201]" strokeweight=".5pt">
                      <v:textbox>
                        <w:txbxContent>
                          <w:p w14:paraId="59246E72" w14:textId="77777777" w:rsidR="001D0F08" w:rsidRPr="003729E2" w:rsidRDefault="001D0F08" w:rsidP="001D0F08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ZOO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5C57351A" w14:textId="77777777" w:rsidR="001D0F08" w:rsidRDefault="001D0F08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0A934BC0" wp14:editId="4FCDC02B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5715</wp:posOffset>
                      </wp:positionV>
                      <wp:extent cx="4924425" cy="3276600"/>
                      <wp:effectExtent l="76200" t="76200" r="104775" b="95250"/>
                      <wp:wrapNone/>
                      <wp:docPr id="101" name="Text Box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ysClr val="windowText" lastClr="000000">
                                    <a:alpha val="40000"/>
                                  </a:sysClr>
                                </a:glow>
                              </a:effectLst>
                            </wps:spPr>
                            <wps:txbx>
                              <w:txbxContent>
                                <w:p w14:paraId="5A9FC787" w14:textId="77777777" w:rsidR="001D0F08" w:rsidRPr="003729E2" w:rsidRDefault="001D0F08" w:rsidP="001D0F08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  <w:lang w:eastAsia="ko-KR"/>
                                    </w:rPr>
                                  </w:pPr>
                                  <w:r>
                                    <w:rPr>
                                      <w:rFonts w:ascii="Arial Black" w:hAnsi="Arial Black" w:hint="eastAsia"/>
                                      <w:sz w:val="72"/>
                                      <w:szCs w:val="72"/>
                                      <w:lang w:eastAsia="ko-KR"/>
                                    </w:rPr>
                                    <w:t>ZIPPER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934BC0" id="Text Box 101" o:spid="_x0000_s1095" type="#_x0000_t202" style="position:absolute;left:0;text-align:left;margin-left:10.25pt;margin-top:.45pt;width:387.75pt;height:258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" fillcolor="window" strokeweight=".5pt">
                      <v:textbox>
                        <w:txbxContent>
                          <w:p w14:paraId="5A9FC787" w14:textId="77777777" w:rsidR="001D0F08" w:rsidRPr="003729E2" w:rsidRDefault="001D0F08" w:rsidP="001D0F08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  <w:lang w:eastAsia="ko-KR"/>
                              </w:rPr>
                            </w:pPr>
                            <w:r>
                              <w:rPr>
                                <w:rFonts w:ascii="Arial Black" w:hAnsi="Arial Black" w:hint="eastAsia"/>
                                <w:sz w:val="72"/>
                                <w:szCs w:val="72"/>
                                <w:lang w:eastAsia="ko-KR"/>
                              </w:rPr>
                              <w:t>ZIPPER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D0F08" w14:paraId="0EB4A38C" w14:textId="77777777" w:rsidTr="001D0F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trHeight w:val="5272"/>
        </w:trPr>
        <w:tc>
          <w:tcPr>
            <w:tcW w:w="8107" w:type="dxa"/>
          </w:tcPr>
          <w:p w14:paraId="5CE6D940" w14:textId="77777777" w:rsidR="001D0F08" w:rsidRDefault="001D0F08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23520D09" wp14:editId="1DCADCD3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70485</wp:posOffset>
                      </wp:positionV>
                      <wp:extent cx="4924425" cy="3276600"/>
                      <wp:effectExtent l="76200" t="76200" r="104775" b="95250"/>
                      <wp:wrapNone/>
                      <wp:docPr id="102" name="Text Box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58EF283" w14:textId="77777777" w:rsidR="001D0F08" w:rsidRPr="003729E2" w:rsidRDefault="001D0F08" w:rsidP="001D0F08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520D09" id="Text Box 102" o:spid="_x0000_s1096" type="#_x0000_t202" style="position:absolute;left:0;text-align:left;margin-left:-5.6pt;margin-top:5.55pt;width:387.75pt;height:258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" fillcolor="white [3201]" strokeweight=".5pt">
                      <v:textbox>
                        <w:txbxContent>
                          <w:p w14:paraId="758EF283" w14:textId="77777777" w:rsidR="001D0F08" w:rsidRPr="003729E2" w:rsidRDefault="001D0F08" w:rsidP="001D0F08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107" w:type="dxa"/>
          </w:tcPr>
          <w:p w14:paraId="1F294E7C" w14:textId="77777777" w:rsidR="001D0F08" w:rsidRDefault="001D0F08" w:rsidP="00A70DC1">
            <w:pPr>
              <w:jc w:val="center"/>
            </w:pPr>
            <w:r>
              <w:rPr>
                <w:noProof/>
                <w:lang w:val="en-US" w:eastAsia="ko-KR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0A865A3B" wp14:editId="5F403929">
                      <wp:simplePos x="0" y="0"/>
                      <wp:positionH relativeFrom="column">
                        <wp:posOffset>128270</wp:posOffset>
                      </wp:positionH>
                      <wp:positionV relativeFrom="paragraph">
                        <wp:posOffset>86360</wp:posOffset>
                      </wp:positionV>
                      <wp:extent cx="4924425" cy="3276600"/>
                      <wp:effectExtent l="76200" t="76200" r="104775" b="95250"/>
                      <wp:wrapNone/>
                      <wp:docPr id="103" name="Text Box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4425" cy="3276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>
                                <a:glow rad="63500">
                                  <a:schemeClr val="tx1">
                                    <a:alpha val="40000"/>
                                  </a:schemeClr>
                                </a:glow>
                              </a:effec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0844B7F" w14:textId="77777777" w:rsidR="001D0F08" w:rsidRPr="003729E2" w:rsidRDefault="001D0F08" w:rsidP="001D0F08">
                                  <w:pPr>
                                    <w:jc w:val="center"/>
                                    <w:rPr>
                                      <w:rFonts w:ascii="Arial Black" w:hAnsi="Arial Black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865A3B" id="Text Box 103" o:spid="_x0000_s1097" type="#_x0000_t202" style="position:absolute;left:0;text-align:left;margin-left:10.1pt;margin-top:6.8pt;width:387.75pt;height:258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" fillcolor="white [3201]" strokeweight=".5pt">
                      <v:textbox>
                        <w:txbxContent>
                          <w:p w14:paraId="30844B7F" w14:textId="77777777" w:rsidR="001D0F08" w:rsidRPr="003729E2" w:rsidRDefault="001D0F08" w:rsidP="001D0F08">
                            <w:pPr>
                              <w:jc w:val="center"/>
                              <w:rPr>
                                <w:rFonts w:ascii="Arial Black" w:hAnsi="Arial Black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42F2E3B0" w14:textId="77777777" w:rsidR="00FD23BC" w:rsidRPr="00D93EA9" w:rsidRDefault="00FD23BC" w:rsidP="00D93EA9"/>
    <w:sectPr w:rsidR="00FD23BC" w:rsidRPr="00D93EA9" w:rsidSect="003729E2">
      <w:pgSz w:w="16838" w:h="11906" w:orient="landscape"/>
      <w:pgMar w:top="284" w:right="340" w:bottom="284" w:left="45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3F5EFE" w14:textId="77777777" w:rsidR="00AC3341" w:rsidRDefault="00AC3341" w:rsidP="002A4EB5">
      <w:pPr>
        <w:spacing w:after="0" w:line="240" w:lineRule="auto"/>
      </w:pPr>
      <w:r>
        <w:separator/>
      </w:r>
    </w:p>
  </w:endnote>
  <w:endnote w:type="continuationSeparator" w:id="0">
    <w:p w14:paraId="1A53301F" w14:textId="77777777" w:rsidR="00AC3341" w:rsidRDefault="00AC3341" w:rsidP="002A4E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8B8BE8" w14:textId="77777777" w:rsidR="00AC3341" w:rsidRDefault="00AC3341" w:rsidP="002A4EB5">
      <w:pPr>
        <w:spacing w:after="0" w:line="240" w:lineRule="auto"/>
      </w:pPr>
      <w:r>
        <w:separator/>
      </w:r>
    </w:p>
  </w:footnote>
  <w:footnote w:type="continuationSeparator" w:id="0">
    <w:p w14:paraId="1B752B55" w14:textId="77777777" w:rsidR="00AC3341" w:rsidRDefault="00AC3341" w:rsidP="002A4EB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sDC3NDA2MbCwMDA2NTdS0lEKTi0uzszPAykwrAUASeVXbiwAAAA="/>
  </w:docVars>
  <w:rsids>
    <w:rsidRoot w:val="00D93EA9"/>
    <w:rsid w:val="00045C3F"/>
    <w:rsid w:val="00141DE4"/>
    <w:rsid w:val="00151E6E"/>
    <w:rsid w:val="001D0F08"/>
    <w:rsid w:val="0021008D"/>
    <w:rsid w:val="0021277C"/>
    <w:rsid w:val="00246B46"/>
    <w:rsid w:val="002A4EB5"/>
    <w:rsid w:val="002B15A9"/>
    <w:rsid w:val="003729E2"/>
    <w:rsid w:val="003E1EC2"/>
    <w:rsid w:val="003E67A8"/>
    <w:rsid w:val="003F0FD3"/>
    <w:rsid w:val="003F5405"/>
    <w:rsid w:val="004D283F"/>
    <w:rsid w:val="004E5630"/>
    <w:rsid w:val="00515BDF"/>
    <w:rsid w:val="00552FE4"/>
    <w:rsid w:val="005C457C"/>
    <w:rsid w:val="005F794C"/>
    <w:rsid w:val="00741884"/>
    <w:rsid w:val="00743E90"/>
    <w:rsid w:val="00763D71"/>
    <w:rsid w:val="007A0A3F"/>
    <w:rsid w:val="0083576B"/>
    <w:rsid w:val="008E67D1"/>
    <w:rsid w:val="00957365"/>
    <w:rsid w:val="00964581"/>
    <w:rsid w:val="00997701"/>
    <w:rsid w:val="009D4A05"/>
    <w:rsid w:val="00A250BF"/>
    <w:rsid w:val="00A92C9F"/>
    <w:rsid w:val="00AC3341"/>
    <w:rsid w:val="00B05434"/>
    <w:rsid w:val="00B07EC6"/>
    <w:rsid w:val="00B22F13"/>
    <w:rsid w:val="00B71DB1"/>
    <w:rsid w:val="00B8711C"/>
    <w:rsid w:val="00BD0CEB"/>
    <w:rsid w:val="00C12568"/>
    <w:rsid w:val="00C3213B"/>
    <w:rsid w:val="00C4783E"/>
    <w:rsid w:val="00C74403"/>
    <w:rsid w:val="00CD5EE3"/>
    <w:rsid w:val="00D527A3"/>
    <w:rsid w:val="00D70174"/>
    <w:rsid w:val="00D93EA9"/>
    <w:rsid w:val="00DC3C1A"/>
    <w:rsid w:val="00E1551A"/>
    <w:rsid w:val="00EB590B"/>
    <w:rsid w:val="00F43098"/>
    <w:rsid w:val="00F77FA5"/>
    <w:rsid w:val="00FD23BC"/>
    <w:rsid w:val="00FD377C"/>
    <w:rsid w:val="00FF50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52ED354"/>
  <w15:docId w15:val="{D95016E0-B2A0-45E0-9C10-6194A9367C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E56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D0C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0CE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A4E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A4EB5"/>
  </w:style>
  <w:style w:type="paragraph" w:styleId="Footer">
    <w:name w:val="footer"/>
    <w:basedOn w:val="Normal"/>
    <w:link w:val="FooterChar"/>
    <w:uiPriority w:val="99"/>
    <w:unhideWhenUsed/>
    <w:rsid w:val="002A4EB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A4E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3.jp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theme" Target="theme/theme1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g"/><Relationship Id="rId38" Type="http://schemas.openxmlformats.org/officeDocument/2006/relationships/image" Target="media/image32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jp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g"/><Relationship Id="rId32" Type="http://schemas.openxmlformats.org/officeDocument/2006/relationships/image" Target="media/image26.jpg"/><Relationship Id="rId37" Type="http://schemas.openxmlformats.org/officeDocument/2006/relationships/image" Target="media/image31.jpg"/><Relationship Id="rId40" Type="http://schemas.openxmlformats.org/officeDocument/2006/relationships/image" Target="media/image34.jp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Downloads\Flashcards\Flashcards\Flashcard%20Templates\2x2_vocabulary_flash_card_template\2x2_Vocabulary_Flash_Card_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A1A913-D02C-41AD-AF12-C0BC442300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2x2_Vocabulary_Flash_Card_Template.dotx</Template>
  <TotalTime>21</TotalTime>
  <Pages>18</Pages>
  <Words>29</Words>
  <Characters>167</Characters>
  <Application>Microsoft Office Word</Application>
  <DocSecurity>0</DocSecurity>
  <Lines>1</Lines>
  <Paragraphs>1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2x2 Vocabulary Flash Card Template</vt:lpstr>
      <vt:lpstr>2x2 Vocabulary Flash Card Template</vt:lpstr>
    </vt:vector>
  </TitlesOfParts>
  <Company/>
  <LinksUpToDate>false</LinksUpToDate>
  <CharactersWithSpaces>195</CharactersWithSpaces>
  <SharedDoc>false</SharedDoc>
  <HyperlinkBase>http://www.class-templates.com</HyperlinkBase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2x2 Vocabulary Flash Card Template</dc:title>
  <dc:subject>Flash Cards</dc:subject>
  <dc:creator>user</dc:creator>
  <cp:keywords>Flash Card Template</cp:keywords>
  <dc:description>Replace 'Insert text here' with your own words.</dc:description>
  <cp:lastModifiedBy>Chadwick Mary</cp:lastModifiedBy>
  <cp:revision>3</cp:revision>
  <dcterms:created xsi:type="dcterms:W3CDTF">2022-01-14T05:42:00Z</dcterms:created>
  <dcterms:modified xsi:type="dcterms:W3CDTF">2022-02-08T10:39:00Z</dcterms:modified>
  <cp:category>Flash Cards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 completed">
    <vt:filetime>2013-10-20T23:00:00Z</vt:filetime>
  </property>
  <property fmtid="{D5CDD505-2E9C-101B-9397-08002B2CF9AE}" pid="3" name="Document number">
    <vt:lpwstr>2x2_Vocabulary_Flash_Card_Template</vt:lpwstr>
  </property>
  <property fmtid="{D5CDD505-2E9C-101B-9397-08002B2CF9AE}" pid="4" name="Publisher">
    <vt:lpwstr>class-templates.com</vt:lpwstr>
  </property>
</Properties>
</file>